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F5C59" w14:textId="77777777" w:rsidR="00FE08CC" w:rsidRPr="000D7A98" w:rsidRDefault="00FE08CC" w:rsidP="00F0297D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/>
        </w:rPr>
      </w:pPr>
      <w:r w:rsidRPr="000D7A98">
        <w:rPr>
          <w:rFonts w:ascii="Times New Roman" w:hAnsi="Times New Roman"/>
        </w:rPr>
        <w:t>Утвержден</w:t>
      </w:r>
    </w:p>
    <w:p w14:paraId="03DF5C5A" w14:textId="77777777" w:rsidR="00FE08CC" w:rsidRPr="000D7A98" w:rsidRDefault="00FE08CC" w:rsidP="00FE08CC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  <w:proofErr w:type="gramStart"/>
      <w:r w:rsidRPr="000D7A98">
        <w:rPr>
          <w:rFonts w:ascii="Times New Roman" w:hAnsi="Times New Roman"/>
        </w:rPr>
        <w:t>постановлением</w:t>
      </w:r>
      <w:proofErr w:type="gramEnd"/>
      <w:r w:rsidRPr="000D7A98">
        <w:rPr>
          <w:rFonts w:ascii="Times New Roman" w:hAnsi="Times New Roman"/>
        </w:rPr>
        <w:t xml:space="preserve"> администрации </w:t>
      </w:r>
    </w:p>
    <w:p w14:paraId="03DF5C5B" w14:textId="77777777" w:rsidR="00FE08CC" w:rsidRPr="000D7A98" w:rsidRDefault="00FE08CC" w:rsidP="00FE08CC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0D7A98">
        <w:rPr>
          <w:rFonts w:ascii="Times New Roman" w:hAnsi="Times New Roman"/>
        </w:rPr>
        <w:t>ГО «Александровск - Сахалинский район»</w:t>
      </w:r>
    </w:p>
    <w:p w14:paraId="03DF5C5C" w14:textId="2A537092" w:rsidR="00FE08CC" w:rsidRPr="000D7A98" w:rsidRDefault="00FE08CC" w:rsidP="00FE08CC">
      <w:pPr>
        <w:jc w:val="right"/>
        <w:rPr>
          <w:rFonts w:ascii="Times New Roman" w:hAnsi="Times New Roman"/>
          <w:b/>
        </w:rPr>
      </w:pPr>
      <w:r w:rsidRPr="000D7A98">
        <w:rPr>
          <w:rFonts w:ascii="Times New Roman" w:hAnsi="Times New Roman"/>
        </w:rPr>
        <w:t xml:space="preserve">                                                                                            </w:t>
      </w:r>
      <w:proofErr w:type="gramStart"/>
      <w:r w:rsidRPr="000D7A98">
        <w:rPr>
          <w:rFonts w:ascii="Times New Roman" w:hAnsi="Times New Roman"/>
        </w:rPr>
        <w:t>от</w:t>
      </w:r>
      <w:proofErr w:type="gramEnd"/>
      <w:r w:rsidRPr="000D7A98">
        <w:rPr>
          <w:rFonts w:ascii="Times New Roman" w:hAnsi="Times New Roman"/>
        </w:rPr>
        <w:t xml:space="preserve"> </w:t>
      </w:r>
      <w:r w:rsidR="00F0297D">
        <w:rPr>
          <w:rFonts w:ascii="Times New Roman" w:hAnsi="Times New Roman"/>
        </w:rPr>
        <w:t>28.03.2024</w:t>
      </w:r>
      <w:r w:rsidR="0039286A" w:rsidRPr="000D7A98">
        <w:rPr>
          <w:rFonts w:ascii="Times New Roman" w:hAnsi="Times New Roman"/>
        </w:rPr>
        <w:t xml:space="preserve"> №</w:t>
      </w:r>
      <w:r w:rsidR="00F0297D">
        <w:rPr>
          <w:rFonts w:ascii="Times New Roman" w:hAnsi="Times New Roman"/>
        </w:rPr>
        <w:t xml:space="preserve"> 205</w:t>
      </w:r>
      <w:r w:rsidR="00BE633A">
        <w:rPr>
          <w:rFonts w:ascii="Times New Roman" w:hAnsi="Times New Roman"/>
        </w:rPr>
        <w:t xml:space="preserve">    </w:t>
      </w:r>
    </w:p>
    <w:p w14:paraId="03DF5C5D" w14:textId="77777777" w:rsidR="00FE08CC" w:rsidRPr="000D7A98" w:rsidRDefault="00FE08CC" w:rsidP="00FE08CC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b/>
        </w:rPr>
      </w:pPr>
    </w:p>
    <w:p w14:paraId="03DF5C5F" w14:textId="77777777" w:rsidR="00FE08CC" w:rsidRPr="00F0297D" w:rsidRDefault="00FE08CC" w:rsidP="00FE08CC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F0297D">
        <w:rPr>
          <w:rFonts w:ascii="Times New Roman" w:hAnsi="Times New Roman"/>
          <w:b/>
        </w:rPr>
        <w:t>Порядок</w:t>
      </w:r>
    </w:p>
    <w:p w14:paraId="03DF5C60" w14:textId="77777777" w:rsidR="00FE08CC" w:rsidRPr="00F0297D" w:rsidRDefault="00FE08CC" w:rsidP="00FE08CC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proofErr w:type="gramStart"/>
      <w:r w:rsidRPr="00F0297D">
        <w:rPr>
          <w:rFonts w:ascii="Times New Roman" w:hAnsi="Times New Roman"/>
          <w:b/>
        </w:rPr>
        <w:t>предоставления</w:t>
      </w:r>
      <w:proofErr w:type="gramEnd"/>
      <w:r w:rsidRPr="00F0297D">
        <w:rPr>
          <w:rFonts w:ascii="Times New Roman" w:hAnsi="Times New Roman"/>
          <w:b/>
        </w:rPr>
        <w:t xml:space="preserve"> субсидии на возмещение затрат </w:t>
      </w:r>
      <w:r w:rsidR="005F5B51" w:rsidRPr="00F0297D">
        <w:rPr>
          <w:rFonts w:ascii="Times New Roman" w:hAnsi="Times New Roman"/>
          <w:b/>
        </w:rPr>
        <w:t>и (</w:t>
      </w:r>
      <w:r w:rsidRPr="00F0297D">
        <w:rPr>
          <w:rFonts w:ascii="Times New Roman" w:hAnsi="Times New Roman"/>
          <w:b/>
        </w:rPr>
        <w:t>или</w:t>
      </w:r>
      <w:r w:rsidR="005F5B51" w:rsidRPr="00F0297D">
        <w:rPr>
          <w:rFonts w:ascii="Times New Roman" w:hAnsi="Times New Roman"/>
          <w:b/>
        </w:rPr>
        <w:t>)</w:t>
      </w:r>
      <w:r w:rsidRPr="00F0297D">
        <w:rPr>
          <w:rFonts w:ascii="Times New Roman" w:hAnsi="Times New Roman"/>
          <w:b/>
        </w:rPr>
        <w:t xml:space="preserve"> недополученных доходов в связи с предоставлением помывочных услуг в банях и душевых, расположенных на территории городского округа «Александровск-Сахалинский район» </w:t>
      </w:r>
    </w:p>
    <w:p w14:paraId="03DF5C61" w14:textId="77777777" w:rsidR="00FE08CC" w:rsidRPr="00F0297D" w:rsidRDefault="00FE08CC" w:rsidP="00A9691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</w:rPr>
      </w:pPr>
    </w:p>
    <w:p w14:paraId="03DF5C62" w14:textId="77777777" w:rsidR="00A9691D" w:rsidRPr="00F0297D" w:rsidRDefault="00A9691D" w:rsidP="00A9691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</w:rPr>
      </w:pPr>
      <w:r w:rsidRPr="00F0297D">
        <w:rPr>
          <w:rFonts w:ascii="Times New Roman" w:hAnsi="Times New Roman"/>
          <w:b/>
        </w:rPr>
        <w:t xml:space="preserve">1. Общие положения </w:t>
      </w:r>
      <w:r w:rsidR="008E38D6" w:rsidRPr="00F0297D">
        <w:rPr>
          <w:rFonts w:ascii="Times New Roman" w:hAnsi="Times New Roman"/>
          <w:b/>
        </w:rPr>
        <w:t xml:space="preserve">о предоставлении субсидий </w:t>
      </w:r>
    </w:p>
    <w:p w14:paraId="03DF5C63" w14:textId="77777777" w:rsidR="00A9691D" w:rsidRPr="00F0297D" w:rsidRDefault="00A9691D" w:rsidP="00A9691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</w:rPr>
      </w:pPr>
    </w:p>
    <w:p w14:paraId="03DF5C64" w14:textId="2DDE098B" w:rsidR="00296544" w:rsidRPr="00F0297D" w:rsidRDefault="00A9691D" w:rsidP="00D651BB">
      <w:pPr>
        <w:pStyle w:val="ab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Times New Roman" w:hAnsi="Times New Roman"/>
        </w:rPr>
      </w:pPr>
      <w:r w:rsidRPr="00F0297D">
        <w:rPr>
          <w:rFonts w:ascii="Times New Roman" w:hAnsi="Times New Roman"/>
        </w:rPr>
        <w:t>Настоящий Порядок</w:t>
      </w:r>
      <w:r w:rsidR="00CD551F" w:rsidRPr="00F0297D">
        <w:rPr>
          <w:rFonts w:ascii="Times New Roman" w:hAnsi="Times New Roman"/>
        </w:rPr>
        <w:t xml:space="preserve"> (далее – Порядок)</w:t>
      </w:r>
      <w:r w:rsidRPr="00F0297D">
        <w:rPr>
          <w:rFonts w:ascii="Times New Roman" w:hAnsi="Times New Roman"/>
        </w:rPr>
        <w:t xml:space="preserve"> предоставления субсидии </w:t>
      </w:r>
      <w:r w:rsidR="00296544" w:rsidRPr="00F0297D">
        <w:rPr>
          <w:rFonts w:ascii="Times New Roman" w:hAnsi="Times New Roman"/>
        </w:rPr>
        <w:t xml:space="preserve">на возмещение затрат </w:t>
      </w:r>
      <w:r w:rsidR="00D1676D" w:rsidRPr="00F0297D">
        <w:rPr>
          <w:rFonts w:ascii="Times New Roman" w:hAnsi="Times New Roman"/>
        </w:rPr>
        <w:t>и (</w:t>
      </w:r>
      <w:r w:rsidR="00296544" w:rsidRPr="00F0297D">
        <w:rPr>
          <w:rFonts w:ascii="Times New Roman" w:hAnsi="Times New Roman"/>
        </w:rPr>
        <w:t>или</w:t>
      </w:r>
      <w:r w:rsidR="00D1676D" w:rsidRPr="00F0297D">
        <w:rPr>
          <w:rFonts w:ascii="Times New Roman" w:hAnsi="Times New Roman"/>
        </w:rPr>
        <w:t>)</w:t>
      </w:r>
      <w:r w:rsidR="00296544" w:rsidRPr="00F0297D">
        <w:rPr>
          <w:rFonts w:ascii="Times New Roman" w:hAnsi="Times New Roman"/>
        </w:rPr>
        <w:t xml:space="preserve"> недополученных доходов в связи с предоставлением помывочных услуг в банях и душевых, расположенных на территории городского округа «Александровск-Сахалинский район» </w:t>
      </w:r>
      <w:r w:rsidRPr="00F0297D">
        <w:rPr>
          <w:rFonts w:ascii="Times New Roman" w:hAnsi="Times New Roman"/>
        </w:rPr>
        <w:t xml:space="preserve">определяет </w:t>
      </w:r>
      <w:r w:rsidR="00296544" w:rsidRPr="00F0297D">
        <w:rPr>
          <w:rFonts w:ascii="Times New Roman" w:hAnsi="Times New Roman"/>
        </w:rPr>
        <w:t>общие положения, условия и порядок ее предоставления, требования к отчетности, требования об осуществлении контроля (мониторинга) за соблюдением условий и порядка предоставления субсидии и ответственности за их нарушение.</w:t>
      </w:r>
    </w:p>
    <w:p w14:paraId="03DF5C65" w14:textId="108503C3" w:rsidR="00296544" w:rsidRPr="00F0297D" w:rsidRDefault="003C6F5D" w:rsidP="00E91983">
      <w:pPr>
        <w:pStyle w:val="ab"/>
        <w:widowControl w:val="0"/>
        <w:numPr>
          <w:ilvl w:val="1"/>
          <w:numId w:val="3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Субсидия предоставляется в рамках реализации подпрограммы «Развитие жилищно-коммунального комплекса городского округа «Александровск-Сахалинский район» муниципальной программы </w:t>
      </w:r>
      <w:r w:rsidR="006965DD" w:rsidRPr="00F0297D">
        <w:rPr>
          <w:rFonts w:ascii="Times New Roman" w:hAnsi="Times New Roman"/>
        </w:rPr>
        <w:t>«</w:t>
      </w:r>
      <w:r w:rsidRPr="00F0297D">
        <w:rPr>
          <w:rFonts w:ascii="Times New Roman" w:hAnsi="Times New Roman"/>
        </w:rPr>
        <w:t>Обеспечение населения городского округа «Александровск-Сахалинский район» качественными услугами жилищно-коммунального хозяйства», утвержденной постановлением администрации городского округа «Александровск-Сахалинский район» от 17.02.2017 г. №</w:t>
      </w:r>
      <w:r w:rsidR="00041192" w:rsidRPr="00F0297D">
        <w:rPr>
          <w:rFonts w:ascii="Times New Roman" w:hAnsi="Times New Roman"/>
        </w:rPr>
        <w:t xml:space="preserve"> </w:t>
      </w:r>
      <w:r w:rsidRPr="00F0297D">
        <w:rPr>
          <w:rFonts w:ascii="Times New Roman" w:hAnsi="Times New Roman"/>
        </w:rPr>
        <w:t>131 (далее - Программа)</w:t>
      </w:r>
      <w:r w:rsidR="00213924" w:rsidRPr="00F0297D">
        <w:rPr>
          <w:rFonts w:ascii="Times New Roman" w:hAnsi="Times New Roman"/>
        </w:rPr>
        <w:t>.</w:t>
      </w:r>
      <w:r w:rsidRPr="00F0297D">
        <w:rPr>
          <w:rFonts w:ascii="Times New Roman" w:hAnsi="Times New Roman"/>
        </w:rPr>
        <w:t xml:space="preserve"> </w:t>
      </w:r>
    </w:p>
    <w:p w14:paraId="03DF5C66" w14:textId="77777777" w:rsidR="00514196" w:rsidRPr="00F0297D" w:rsidRDefault="00241F39" w:rsidP="00B36F48">
      <w:pPr>
        <w:pStyle w:val="ab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Цель предоставления субсидии - возмещение юридическим лицам, индивидуальным предпринимателям недополученных доходов в связи с оказанием услуг бань по тарифам, установленным органами местного самоуправления городского округа «Александровск-Сахалинский район». </w:t>
      </w:r>
    </w:p>
    <w:p w14:paraId="03DF5C67" w14:textId="77777777" w:rsidR="00DF7BE0" w:rsidRPr="00F0297D" w:rsidRDefault="00DF7BE0" w:rsidP="00276960">
      <w:pPr>
        <w:pStyle w:val="ab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Главным распорядителем средств бюджета городского округа «Александровск-Сахалинский район» на возмещение Получателю затрат </w:t>
      </w:r>
      <w:r w:rsidR="00041192" w:rsidRPr="00F0297D">
        <w:rPr>
          <w:rFonts w:ascii="Times New Roman" w:hAnsi="Times New Roman"/>
        </w:rPr>
        <w:t>и (</w:t>
      </w:r>
      <w:r w:rsidRPr="00F0297D">
        <w:rPr>
          <w:rFonts w:ascii="Times New Roman" w:hAnsi="Times New Roman"/>
        </w:rPr>
        <w:t>или</w:t>
      </w:r>
      <w:r w:rsidR="00041192" w:rsidRPr="00F0297D">
        <w:rPr>
          <w:rFonts w:ascii="Times New Roman" w:hAnsi="Times New Roman"/>
        </w:rPr>
        <w:t>)</w:t>
      </w:r>
      <w:r w:rsidRPr="00F0297D">
        <w:rPr>
          <w:rFonts w:ascii="Times New Roman" w:hAnsi="Times New Roman"/>
        </w:rPr>
        <w:t xml:space="preserve"> недополученных доходов в связи с предоставлением помывочных услуг в банях и душевых, расположенных на территории городского округа «Александровск-Сахалинский район» является Администрация городского округа «Александровск-Сахалинский район» (далее – Администрация),</w:t>
      </w:r>
      <w:r w:rsidR="00041192" w:rsidRPr="00F0297D">
        <w:rPr>
          <w:rFonts w:ascii="Times New Roman" w:hAnsi="Times New Roman"/>
        </w:rPr>
        <w:t xml:space="preserve"> </w:t>
      </w:r>
      <w:r w:rsidRPr="00F0297D">
        <w:rPr>
          <w:rFonts w:ascii="Times New Roman" w:hAnsi="Times New Roman"/>
        </w:rPr>
        <w:t>осуществляющая предоставление субсидии в пределах бюджетных ассигнований, предусмотренных в бюджете городского округа «Александровск-Сахалинский район»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субсидии.</w:t>
      </w:r>
    </w:p>
    <w:p w14:paraId="03DF5C68" w14:textId="77777777" w:rsidR="00276960" w:rsidRPr="00F0297D" w:rsidRDefault="00276960" w:rsidP="00276960">
      <w:pPr>
        <w:pStyle w:val="ab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Times New Roman" w:hAnsi="Times New Roman"/>
        </w:rPr>
      </w:pPr>
      <w:r w:rsidRPr="00F0297D">
        <w:rPr>
          <w:rFonts w:ascii="Times New Roman" w:hAnsi="Times New Roman"/>
        </w:rPr>
        <w:t>Уполномоченным органом на реализацию Порядка является отдел экономического развития администрации городского округа «Александровск-Сахалинский район».</w:t>
      </w:r>
    </w:p>
    <w:p w14:paraId="03DF5C69" w14:textId="77777777" w:rsidR="00514196" w:rsidRPr="00F0297D" w:rsidRDefault="00514196" w:rsidP="00276960">
      <w:pPr>
        <w:pStyle w:val="ab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Способ предоставления субсидии - возмещение недополученных доходов и (или) возмещение затрат. </w:t>
      </w:r>
      <w:r w:rsidR="000520E7" w:rsidRPr="00F0297D">
        <w:rPr>
          <w:rFonts w:ascii="Times New Roman" w:hAnsi="Times New Roman"/>
        </w:rPr>
        <w:t>Предоставление субсидии носит заявительный характер.</w:t>
      </w:r>
    </w:p>
    <w:p w14:paraId="03DF5C6A" w14:textId="72770E0F" w:rsidR="007D35AE" w:rsidRPr="00F0297D" w:rsidRDefault="007D35AE" w:rsidP="00276960">
      <w:pPr>
        <w:pStyle w:val="ab"/>
        <w:widowControl w:val="0"/>
        <w:autoSpaceDE w:val="0"/>
        <w:autoSpaceDN w:val="0"/>
        <w:adjustRightInd w:val="0"/>
        <w:ind w:left="0"/>
        <w:rPr>
          <w:rFonts w:ascii="Times New Roman" w:hAnsi="Times New Roman"/>
        </w:rPr>
      </w:pPr>
      <w:r w:rsidRPr="00F0297D">
        <w:rPr>
          <w:rFonts w:ascii="Times New Roman" w:hAnsi="Times New Roman"/>
        </w:rPr>
        <w:t>1.</w:t>
      </w:r>
      <w:r w:rsidR="00276960" w:rsidRPr="00F0297D">
        <w:rPr>
          <w:rFonts w:ascii="Times New Roman" w:hAnsi="Times New Roman"/>
        </w:rPr>
        <w:t>7</w:t>
      </w:r>
      <w:r w:rsidR="002E2A86" w:rsidRPr="00F0297D">
        <w:rPr>
          <w:rFonts w:ascii="Times New Roman" w:hAnsi="Times New Roman"/>
        </w:rPr>
        <w:t>.</w:t>
      </w:r>
      <w:r w:rsidRPr="00F0297D">
        <w:rPr>
          <w:rFonts w:ascii="Times New Roman" w:hAnsi="Times New Roman"/>
        </w:rPr>
        <w:t xml:space="preserve"> Сведения о субсидиях   размещаются на едином портале бюджетной системы Российской Федерации в информационно-телекоммуникационной сети </w:t>
      </w:r>
      <w:r w:rsidR="006965DD" w:rsidRPr="00F0297D">
        <w:rPr>
          <w:rFonts w:ascii="Times New Roman" w:hAnsi="Times New Roman"/>
        </w:rPr>
        <w:t>«</w:t>
      </w:r>
      <w:r w:rsidRPr="00F0297D">
        <w:rPr>
          <w:rFonts w:ascii="Times New Roman" w:hAnsi="Times New Roman"/>
        </w:rPr>
        <w:t>Интернет</w:t>
      </w:r>
      <w:r w:rsidR="006965DD" w:rsidRPr="00F0297D">
        <w:rPr>
          <w:rFonts w:ascii="Times New Roman" w:hAnsi="Times New Roman"/>
        </w:rPr>
        <w:t>»</w:t>
      </w:r>
      <w:r w:rsidRPr="00F0297D">
        <w:rPr>
          <w:rFonts w:ascii="Times New Roman" w:hAnsi="Times New Roman"/>
        </w:rPr>
        <w:t xml:space="preserve"> (далее соответственно – сеть «Интернет», единый портал) (в разделе единого портала) информация о субсидиях в порядке, установленном Министерством финансов Российской Федерации.</w:t>
      </w:r>
    </w:p>
    <w:p w14:paraId="03DF5C6D" w14:textId="77777777" w:rsidR="003D334A" w:rsidRPr="00F0297D" w:rsidRDefault="003D334A" w:rsidP="00A9691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</w:p>
    <w:p w14:paraId="03DF5C6E" w14:textId="77777777" w:rsidR="00A9691D" w:rsidRPr="00F0297D" w:rsidRDefault="008E38D6" w:rsidP="00A9691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r w:rsidRPr="00F0297D">
        <w:rPr>
          <w:rFonts w:ascii="Times New Roman" w:hAnsi="Times New Roman"/>
          <w:b/>
        </w:rPr>
        <w:t xml:space="preserve">2. </w:t>
      </w:r>
      <w:r w:rsidR="00A9691D" w:rsidRPr="00F0297D">
        <w:rPr>
          <w:rFonts w:ascii="Times New Roman" w:hAnsi="Times New Roman"/>
          <w:b/>
        </w:rPr>
        <w:t>Условия и</w:t>
      </w:r>
      <w:r w:rsidRPr="00F0297D">
        <w:rPr>
          <w:rFonts w:ascii="Times New Roman" w:hAnsi="Times New Roman"/>
          <w:b/>
        </w:rPr>
        <w:t xml:space="preserve"> порядок предоставления субсидий</w:t>
      </w:r>
    </w:p>
    <w:p w14:paraId="03DF5C6F" w14:textId="77777777" w:rsidR="00A9691D" w:rsidRPr="00F0297D" w:rsidRDefault="00A9691D" w:rsidP="00A9691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</w:p>
    <w:p w14:paraId="03DF5C70" w14:textId="0637B305" w:rsidR="000C118B" w:rsidRPr="00F0297D" w:rsidRDefault="000C118B" w:rsidP="000C118B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2.1. </w:t>
      </w:r>
      <w:r w:rsidR="00AA230E" w:rsidRPr="00F0297D">
        <w:rPr>
          <w:rFonts w:ascii="Times New Roman" w:hAnsi="Times New Roman"/>
        </w:rPr>
        <w:t xml:space="preserve">Получатель субсидии должен соответствовать </w:t>
      </w:r>
      <w:r w:rsidRPr="00F0297D">
        <w:rPr>
          <w:rFonts w:ascii="Times New Roman" w:hAnsi="Times New Roman"/>
        </w:rPr>
        <w:t>следующи</w:t>
      </w:r>
      <w:r w:rsidR="00AA230E" w:rsidRPr="00F0297D">
        <w:rPr>
          <w:rFonts w:ascii="Times New Roman" w:hAnsi="Times New Roman"/>
        </w:rPr>
        <w:t>м</w:t>
      </w:r>
      <w:r w:rsidRPr="00F0297D">
        <w:rPr>
          <w:rFonts w:ascii="Times New Roman" w:hAnsi="Times New Roman"/>
        </w:rPr>
        <w:t xml:space="preserve"> требования</w:t>
      </w:r>
      <w:r w:rsidR="00274BF2" w:rsidRPr="00F0297D">
        <w:rPr>
          <w:rFonts w:ascii="Times New Roman" w:hAnsi="Times New Roman"/>
        </w:rPr>
        <w:t>м</w:t>
      </w:r>
      <w:r w:rsidR="00AA230E" w:rsidRPr="00F0297D">
        <w:rPr>
          <w:rFonts w:ascii="Times New Roman" w:hAnsi="Times New Roman"/>
        </w:rPr>
        <w:t xml:space="preserve"> </w:t>
      </w:r>
      <w:r w:rsidR="008E1695" w:rsidRPr="00F0297D">
        <w:rPr>
          <w:rFonts w:ascii="Times New Roman" w:hAnsi="Times New Roman"/>
        </w:rPr>
        <w:t xml:space="preserve">на 1-е </w:t>
      </w:r>
      <w:r w:rsidR="006F1055" w:rsidRPr="00F0297D">
        <w:rPr>
          <w:rFonts w:ascii="Times New Roman" w:hAnsi="Times New Roman"/>
        </w:rPr>
        <w:t xml:space="preserve">число месяца </w:t>
      </w:r>
      <w:r w:rsidR="004425CF" w:rsidRPr="00F0297D">
        <w:rPr>
          <w:rFonts w:ascii="Times New Roman" w:hAnsi="Times New Roman"/>
        </w:rPr>
        <w:t xml:space="preserve">обращения на </w:t>
      </w:r>
      <w:r w:rsidR="006F1055" w:rsidRPr="00F0297D">
        <w:rPr>
          <w:rFonts w:ascii="Times New Roman" w:hAnsi="Times New Roman"/>
        </w:rPr>
        <w:t>предоставление субсидии.</w:t>
      </w:r>
      <w:r w:rsidR="004425CF" w:rsidRPr="00F0297D">
        <w:rPr>
          <w:rFonts w:ascii="Times New Roman" w:hAnsi="Times New Roman"/>
        </w:rPr>
        <w:t xml:space="preserve"> </w:t>
      </w:r>
    </w:p>
    <w:p w14:paraId="03DF5C71" w14:textId="77777777" w:rsidR="000C118B" w:rsidRPr="00F0297D" w:rsidRDefault="007A0112" w:rsidP="000C118B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2.1.1. </w:t>
      </w:r>
      <w:r w:rsidR="003D334A" w:rsidRPr="00F0297D">
        <w:rPr>
          <w:rFonts w:ascii="Times New Roman" w:hAnsi="Times New Roman"/>
        </w:rPr>
        <w:t>П</w:t>
      </w:r>
      <w:r w:rsidR="000C118B" w:rsidRPr="00F0297D">
        <w:rPr>
          <w:rFonts w:ascii="Times New Roman" w:hAnsi="Times New Roman"/>
        </w:rPr>
        <w:t>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</w:t>
      </w:r>
      <w:r w:rsidR="000C118B" w:rsidRPr="00F0297D">
        <w:rPr>
          <w:rFonts w:ascii="Times New Roman" w:hAnsi="Times New Roman"/>
        </w:rPr>
        <w:lastRenderedPageBreak/>
        <w:t>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03DF5C72" w14:textId="77777777" w:rsidR="000C118B" w:rsidRPr="00F0297D" w:rsidRDefault="007A0112" w:rsidP="000C118B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2.1.2. </w:t>
      </w:r>
      <w:r w:rsidR="003D334A" w:rsidRPr="00F0297D">
        <w:rPr>
          <w:rFonts w:ascii="Times New Roman" w:hAnsi="Times New Roman"/>
        </w:rPr>
        <w:t>П</w:t>
      </w:r>
      <w:r w:rsidR="000C118B" w:rsidRPr="00F0297D">
        <w:rPr>
          <w:rFonts w:ascii="Times New Roman" w:hAnsi="Times New Roman"/>
        </w:rPr>
        <w:t>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03DF5C73" w14:textId="77777777" w:rsidR="000C118B" w:rsidRPr="00F0297D" w:rsidRDefault="007A0112" w:rsidP="000C118B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2.1.3.</w:t>
      </w:r>
      <w:r w:rsidR="003D334A" w:rsidRPr="00F0297D">
        <w:rPr>
          <w:rFonts w:ascii="Times New Roman" w:hAnsi="Times New Roman"/>
        </w:rPr>
        <w:t xml:space="preserve"> П</w:t>
      </w:r>
      <w:r w:rsidR="000C118B" w:rsidRPr="00F0297D">
        <w:rPr>
          <w:rFonts w:ascii="Times New Roman" w:hAnsi="Times New Roman"/>
        </w:rPr>
        <w:t>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03DF5C74" w14:textId="77777777" w:rsidR="000C118B" w:rsidRPr="00F0297D" w:rsidRDefault="007A0112" w:rsidP="000C118B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2.1.4. </w:t>
      </w:r>
      <w:r w:rsidR="003D334A" w:rsidRPr="00F0297D">
        <w:rPr>
          <w:rFonts w:ascii="Times New Roman" w:hAnsi="Times New Roman"/>
        </w:rPr>
        <w:t>П</w:t>
      </w:r>
      <w:r w:rsidR="000C118B" w:rsidRPr="00F0297D">
        <w:rPr>
          <w:rFonts w:ascii="Times New Roman" w:hAnsi="Times New Roman"/>
        </w:rPr>
        <w:t>олучатель субсидии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14:paraId="03DF5C75" w14:textId="5FF3A29E" w:rsidR="000C118B" w:rsidRPr="00F0297D" w:rsidRDefault="007A0112" w:rsidP="000C118B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2.1.5. </w:t>
      </w:r>
      <w:r w:rsidR="003D334A" w:rsidRPr="00F0297D">
        <w:rPr>
          <w:rFonts w:ascii="Times New Roman" w:hAnsi="Times New Roman"/>
        </w:rPr>
        <w:t>П</w:t>
      </w:r>
      <w:r w:rsidR="000C118B" w:rsidRPr="00F0297D">
        <w:rPr>
          <w:rFonts w:ascii="Times New Roman" w:hAnsi="Times New Roman"/>
        </w:rPr>
        <w:t xml:space="preserve">олучатель субсидии не является иностранным агентом в соответствии с Федеральным законом </w:t>
      </w:r>
      <w:r w:rsidR="0062117E" w:rsidRPr="00F0297D">
        <w:rPr>
          <w:rFonts w:ascii="Times New Roman" w:hAnsi="Times New Roman"/>
        </w:rPr>
        <w:t>«</w:t>
      </w:r>
      <w:r w:rsidR="000C118B" w:rsidRPr="00F0297D">
        <w:rPr>
          <w:rFonts w:ascii="Times New Roman" w:hAnsi="Times New Roman"/>
        </w:rPr>
        <w:t>О контроле за деятельностью лиц, находящихся под иностранным влиянием</w:t>
      </w:r>
      <w:r w:rsidR="0062117E" w:rsidRPr="00F0297D">
        <w:rPr>
          <w:rFonts w:ascii="Times New Roman" w:hAnsi="Times New Roman"/>
        </w:rPr>
        <w:t>»</w:t>
      </w:r>
      <w:r w:rsidR="000C118B" w:rsidRPr="00F0297D">
        <w:rPr>
          <w:rFonts w:ascii="Times New Roman" w:hAnsi="Times New Roman"/>
        </w:rPr>
        <w:t>;</w:t>
      </w:r>
    </w:p>
    <w:p w14:paraId="03DF5C76" w14:textId="77777777" w:rsidR="000C118B" w:rsidRPr="00F0297D" w:rsidRDefault="007A0112" w:rsidP="000C118B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2.1.6. </w:t>
      </w:r>
      <w:r w:rsidR="003D334A" w:rsidRPr="00F0297D">
        <w:rPr>
          <w:rFonts w:ascii="Times New Roman" w:hAnsi="Times New Roman"/>
        </w:rPr>
        <w:t>У</w:t>
      </w:r>
      <w:r w:rsidR="000C118B" w:rsidRPr="00F0297D">
        <w:rPr>
          <w:rFonts w:ascii="Times New Roman" w:hAnsi="Times New Roman"/>
        </w:rPr>
        <w:t xml:space="preserve"> получателя субсидии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03DF5C77" w14:textId="77777777" w:rsidR="000C118B" w:rsidRPr="00F0297D" w:rsidRDefault="007A0112" w:rsidP="000C118B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2.1.7. </w:t>
      </w:r>
      <w:r w:rsidR="003D334A" w:rsidRPr="00F0297D">
        <w:rPr>
          <w:rFonts w:ascii="Times New Roman" w:hAnsi="Times New Roman"/>
        </w:rPr>
        <w:t>У</w:t>
      </w:r>
      <w:r w:rsidR="000C118B" w:rsidRPr="00F0297D">
        <w:rPr>
          <w:rFonts w:ascii="Times New Roman" w:hAnsi="Times New Roman"/>
        </w:rPr>
        <w:t xml:space="preserve"> получателя субсидии 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14:paraId="03DF5C78" w14:textId="77777777" w:rsidR="000C118B" w:rsidRPr="00F0297D" w:rsidRDefault="007A0112" w:rsidP="000C118B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2.1.8. </w:t>
      </w:r>
      <w:r w:rsidR="003D334A" w:rsidRPr="00F0297D">
        <w:rPr>
          <w:rFonts w:ascii="Times New Roman" w:hAnsi="Times New Roman"/>
        </w:rPr>
        <w:t>П</w:t>
      </w:r>
      <w:r w:rsidR="000C118B" w:rsidRPr="00F0297D">
        <w:rPr>
          <w:rFonts w:ascii="Times New Roman" w:hAnsi="Times New Roman"/>
        </w:rPr>
        <w:t>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14:paraId="03DF5C79" w14:textId="77777777" w:rsidR="000C118B" w:rsidRPr="00F0297D" w:rsidRDefault="00D86B3C" w:rsidP="000C118B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2.1.9. </w:t>
      </w:r>
      <w:r w:rsidR="003D334A" w:rsidRPr="00F0297D">
        <w:rPr>
          <w:rFonts w:ascii="Times New Roman" w:hAnsi="Times New Roman"/>
        </w:rPr>
        <w:t>В</w:t>
      </w:r>
      <w:r w:rsidR="000C118B" w:rsidRPr="00F0297D">
        <w:rPr>
          <w:rFonts w:ascii="Times New Roman" w:hAnsi="Times New Roman"/>
        </w:rPr>
        <w:t xml:space="preserve">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субсидии, являющегося юридическим лицом, об индивидуальном предпринимателе и о физическом лице - производителе товаров, работ, услуг, я</w:t>
      </w:r>
      <w:r w:rsidR="003D334A" w:rsidRPr="00F0297D">
        <w:rPr>
          <w:rFonts w:ascii="Times New Roman" w:hAnsi="Times New Roman"/>
        </w:rPr>
        <w:t>вляющихся получателями субсидии.</w:t>
      </w:r>
    </w:p>
    <w:p w14:paraId="03DF5C7C" w14:textId="6D73AF3D" w:rsidR="00192B6D" w:rsidRPr="00F0297D" w:rsidRDefault="002B34D2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2</w:t>
      </w:r>
      <w:r w:rsidR="00F739EC" w:rsidRPr="00F0297D">
        <w:rPr>
          <w:rFonts w:ascii="Times New Roman" w:hAnsi="Times New Roman"/>
        </w:rPr>
        <w:t>.</w:t>
      </w:r>
      <w:r w:rsidRPr="00F0297D">
        <w:rPr>
          <w:rFonts w:ascii="Times New Roman" w:hAnsi="Times New Roman"/>
        </w:rPr>
        <w:t xml:space="preserve"> </w:t>
      </w:r>
      <w:r w:rsidR="00192B6D" w:rsidRPr="00F0297D">
        <w:rPr>
          <w:rFonts w:ascii="Times New Roman" w:hAnsi="Times New Roman"/>
        </w:rPr>
        <w:t xml:space="preserve">Для предоставления </w:t>
      </w:r>
      <w:r w:rsidR="00EB3917" w:rsidRPr="00F0297D">
        <w:rPr>
          <w:rFonts w:ascii="Times New Roman" w:hAnsi="Times New Roman"/>
        </w:rPr>
        <w:t>с</w:t>
      </w:r>
      <w:r w:rsidR="00192B6D" w:rsidRPr="00F0297D">
        <w:rPr>
          <w:rFonts w:ascii="Times New Roman" w:hAnsi="Times New Roman"/>
        </w:rPr>
        <w:t>убсидии Получатели ежеквартально не позднее 30 дней после отчетного периода, предоставляют в отдел экономического развития администрации городского округа «Александровск-Сахалинский район» (далее – Отдел) следующие документы:</w:t>
      </w:r>
    </w:p>
    <w:p w14:paraId="03DF5C7D" w14:textId="77777777" w:rsidR="00192B6D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-  заявку на получение субсидии (приложение 1);</w:t>
      </w:r>
    </w:p>
    <w:p w14:paraId="03DF5C7E" w14:textId="77777777" w:rsidR="00192B6D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- расчет суммы фактических затрат или недополученных доходов, подтвержденных данными бухгалтерских документов (приложение 2);</w:t>
      </w:r>
    </w:p>
    <w:p w14:paraId="03DF5C7F" w14:textId="77777777" w:rsidR="00192B6D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lastRenderedPageBreak/>
        <w:t>- расшифровку фактических затрат на оказание помывочных услуг (приложение 3) с предоставлением бухгалтерских документов, подтверждающих эти затраты по форме отчетной калькуляции себестоимости услуг (форма 6-</w:t>
      </w:r>
      <w:r w:rsidR="003D334A" w:rsidRPr="00F0297D">
        <w:rPr>
          <w:rFonts w:ascii="Times New Roman" w:hAnsi="Times New Roman"/>
        </w:rPr>
        <w:t>Б</w:t>
      </w:r>
      <w:r w:rsidRPr="00F0297D">
        <w:rPr>
          <w:rFonts w:ascii="Times New Roman" w:hAnsi="Times New Roman"/>
        </w:rPr>
        <w:t>);</w:t>
      </w:r>
    </w:p>
    <w:p w14:paraId="03DF5C80" w14:textId="5BE4BE55" w:rsidR="00192B6D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- копию приказа об утверждении учетной политики на предприятии, учетную политику предприятия на текущий год (предоставляется один раз в составе пакета документов по итогам первого квартала текущего года);  </w:t>
      </w:r>
    </w:p>
    <w:p w14:paraId="03DF5C81" w14:textId="1D1B628D" w:rsidR="00192B6D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- копию бухгалтерского баланса (с приложениями) за </w:t>
      </w:r>
      <w:r w:rsidR="00D60BD3" w:rsidRPr="00F0297D">
        <w:rPr>
          <w:rFonts w:ascii="Times New Roman" w:hAnsi="Times New Roman"/>
        </w:rPr>
        <w:t xml:space="preserve">последний отчетный </w:t>
      </w:r>
      <w:r w:rsidRPr="00F0297D">
        <w:rPr>
          <w:rFonts w:ascii="Times New Roman" w:hAnsi="Times New Roman"/>
        </w:rPr>
        <w:t>период, с отметкой налогового органа или иных документов, предусмотренных для отчета в налоговый орган;</w:t>
      </w:r>
    </w:p>
    <w:p w14:paraId="03DF5C82" w14:textId="77777777" w:rsidR="00B60E07" w:rsidRPr="00F0297D" w:rsidRDefault="00B60E07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- копию страниц журнала «Список посещаемости бани» за период, заявляемый к субсидированию. Копия журнала должна быть заверена </w:t>
      </w:r>
      <w:r w:rsidR="00FC440B" w:rsidRPr="00F0297D">
        <w:rPr>
          <w:rFonts w:ascii="Times New Roman" w:hAnsi="Times New Roman"/>
        </w:rPr>
        <w:t>получателем</w:t>
      </w:r>
      <w:r w:rsidRPr="00F0297D">
        <w:rPr>
          <w:rFonts w:ascii="Times New Roman" w:hAnsi="Times New Roman"/>
        </w:rPr>
        <w:t>.</w:t>
      </w:r>
    </w:p>
    <w:p w14:paraId="03DF5C83" w14:textId="1EE762B8" w:rsidR="00192B6D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2</w:t>
      </w:r>
      <w:r w:rsidRPr="00F0297D">
        <w:rPr>
          <w:rFonts w:ascii="Times New Roman" w:hAnsi="Times New Roman"/>
        </w:rPr>
        <w:t>.</w:t>
      </w:r>
      <w:r w:rsidR="00B56148" w:rsidRPr="00F0297D">
        <w:rPr>
          <w:rFonts w:ascii="Times New Roman" w:hAnsi="Times New Roman"/>
        </w:rPr>
        <w:t>1</w:t>
      </w:r>
      <w:r w:rsidRPr="00F0297D">
        <w:rPr>
          <w:rFonts w:ascii="Times New Roman" w:hAnsi="Times New Roman"/>
        </w:rPr>
        <w:t>. Сведения из налогового органа о наличии (отсутствии) задолженности по уплате налогов, сборов, пеней и налоговых санкций (дата составления справки не должна превышать 30 календарных дней, предшествующих дате</w:t>
      </w:r>
      <w:r w:rsidR="00CD5007" w:rsidRPr="00F0297D">
        <w:rPr>
          <w:rFonts w:ascii="Times New Roman" w:hAnsi="Times New Roman"/>
        </w:rPr>
        <w:t xml:space="preserve"> подачи документов на субсидию);</w:t>
      </w:r>
    </w:p>
    <w:p w14:paraId="03DF5C84" w14:textId="254EF73C" w:rsidR="00CD5007" w:rsidRPr="00F0297D" w:rsidRDefault="003833F4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2.2</w:t>
      </w:r>
      <w:r w:rsidR="00CD5007" w:rsidRPr="00F0297D">
        <w:rPr>
          <w:rFonts w:ascii="Times New Roman" w:hAnsi="Times New Roman"/>
        </w:rPr>
        <w:t>.</w:t>
      </w:r>
      <w:r w:rsidR="00B56148" w:rsidRPr="00F0297D">
        <w:rPr>
          <w:rFonts w:ascii="Times New Roman" w:hAnsi="Times New Roman"/>
        </w:rPr>
        <w:t>2</w:t>
      </w:r>
      <w:r w:rsidR="00CD5007" w:rsidRPr="00F0297D">
        <w:rPr>
          <w:rFonts w:ascii="Times New Roman" w:hAnsi="Times New Roman"/>
        </w:rPr>
        <w:t>. Копия договора о закреплении муниципального имущества на праве хозяйственного ведения</w:t>
      </w:r>
      <w:r w:rsidR="001E5F55" w:rsidRPr="00F0297D">
        <w:rPr>
          <w:rFonts w:ascii="Times New Roman" w:hAnsi="Times New Roman"/>
        </w:rPr>
        <w:t>;</w:t>
      </w:r>
    </w:p>
    <w:p w14:paraId="03DF5C85" w14:textId="3C3388F4" w:rsidR="00192B6D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2</w:t>
      </w:r>
      <w:r w:rsidRPr="00F0297D">
        <w:rPr>
          <w:rFonts w:ascii="Times New Roman" w:hAnsi="Times New Roman"/>
        </w:rPr>
        <w:t>.</w:t>
      </w:r>
      <w:r w:rsidR="00B56148" w:rsidRPr="00F0297D">
        <w:rPr>
          <w:rFonts w:ascii="Times New Roman" w:hAnsi="Times New Roman"/>
        </w:rPr>
        <w:t>3</w:t>
      </w:r>
      <w:r w:rsidRPr="00F0297D">
        <w:rPr>
          <w:rFonts w:ascii="Times New Roman" w:hAnsi="Times New Roman"/>
        </w:rPr>
        <w:t>. Документы, указанные в пункте 2.</w:t>
      </w:r>
      <w:r w:rsidR="001E1B74" w:rsidRPr="00F0297D">
        <w:rPr>
          <w:rFonts w:ascii="Times New Roman" w:hAnsi="Times New Roman"/>
        </w:rPr>
        <w:t>2</w:t>
      </w:r>
      <w:r w:rsidRPr="00F0297D">
        <w:rPr>
          <w:rFonts w:ascii="Times New Roman" w:hAnsi="Times New Roman"/>
        </w:rPr>
        <w:t xml:space="preserve"> настоящего Порядка, представляются </w:t>
      </w:r>
      <w:r w:rsidR="00587D2A" w:rsidRPr="00F0297D">
        <w:rPr>
          <w:rFonts w:ascii="Times New Roman" w:hAnsi="Times New Roman"/>
        </w:rPr>
        <w:t>Получателем</w:t>
      </w:r>
      <w:r w:rsidRPr="00F0297D">
        <w:rPr>
          <w:rFonts w:ascii="Times New Roman" w:hAnsi="Times New Roman"/>
        </w:rPr>
        <w:t xml:space="preserve"> в обязательном порядке.</w:t>
      </w:r>
    </w:p>
    <w:p w14:paraId="03DF5C86" w14:textId="78969345" w:rsidR="00192B6D" w:rsidRPr="00F0297D" w:rsidRDefault="003833F4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2.2</w:t>
      </w:r>
      <w:r w:rsidR="00192B6D" w:rsidRPr="00F0297D">
        <w:rPr>
          <w:rFonts w:ascii="Times New Roman" w:hAnsi="Times New Roman"/>
        </w:rPr>
        <w:t>.</w:t>
      </w:r>
      <w:r w:rsidR="00B56148" w:rsidRPr="00F0297D">
        <w:rPr>
          <w:rFonts w:ascii="Times New Roman" w:hAnsi="Times New Roman"/>
        </w:rPr>
        <w:t>4</w:t>
      </w:r>
      <w:r w:rsidR="001E5F55" w:rsidRPr="00F0297D">
        <w:rPr>
          <w:rFonts w:ascii="Times New Roman" w:hAnsi="Times New Roman"/>
        </w:rPr>
        <w:t>. Документы, указанные в пунктах</w:t>
      </w:r>
      <w:r w:rsidR="00192B6D" w:rsidRPr="00F0297D">
        <w:rPr>
          <w:rFonts w:ascii="Times New Roman" w:hAnsi="Times New Roman"/>
        </w:rPr>
        <w:t xml:space="preserve"> 2.</w:t>
      </w:r>
      <w:r w:rsidR="000E386A" w:rsidRPr="00F0297D">
        <w:rPr>
          <w:rFonts w:ascii="Times New Roman" w:hAnsi="Times New Roman"/>
        </w:rPr>
        <w:t>2</w:t>
      </w:r>
      <w:r w:rsidR="001E5F55" w:rsidRPr="00F0297D">
        <w:rPr>
          <w:rFonts w:ascii="Times New Roman" w:hAnsi="Times New Roman"/>
        </w:rPr>
        <w:t>.</w:t>
      </w:r>
      <w:r w:rsidR="00B56148" w:rsidRPr="00F0297D">
        <w:rPr>
          <w:rFonts w:ascii="Times New Roman" w:hAnsi="Times New Roman"/>
        </w:rPr>
        <w:t>1</w:t>
      </w:r>
      <w:r w:rsidR="001E5F55" w:rsidRPr="00F0297D">
        <w:rPr>
          <w:rFonts w:ascii="Times New Roman" w:hAnsi="Times New Roman"/>
        </w:rPr>
        <w:t>-2.</w:t>
      </w:r>
      <w:r w:rsidR="000E386A" w:rsidRPr="00F0297D">
        <w:rPr>
          <w:rFonts w:ascii="Times New Roman" w:hAnsi="Times New Roman"/>
        </w:rPr>
        <w:t>2</w:t>
      </w:r>
      <w:r w:rsidR="001E5F55" w:rsidRPr="00F0297D">
        <w:rPr>
          <w:rFonts w:ascii="Times New Roman" w:hAnsi="Times New Roman"/>
        </w:rPr>
        <w:t>.</w:t>
      </w:r>
      <w:r w:rsidR="00B56148" w:rsidRPr="00F0297D">
        <w:rPr>
          <w:rFonts w:ascii="Times New Roman" w:hAnsi="Times New Roman"/>
        </w:rPr>
        <w:t>2</w:t>
      </w:r>
      <w:r w:rsidR="00192B6D" w:rsidRPr="00F0297D">
        <w:rPr>
          <w:rFonts w:ascii="Times New Roman" w:hAnsi="Times New Roman"/>
        </w:rPr>
        <w:t xml:space="preserve"> настоящего Порядка, Получатель вправе представить по собственной инициативе.</w:t>
      </w:r>
    </w:p>
    <w:p w14:paraId="03DF5C87" w14:textId="6D91AA97" w:rsidR="00192B6D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2</w:t>
      </w:r>
      <w:r w:rsidRPr="00F0297D">
        <w:rPr>
          <w:rFonts w:ascii="Times New Roman" w:hAnsi="Times New Roman"/>
        </w:rPr>
        <w:t>.</w:t>
      </w:r>
      <w:r w:rsidR="00B56148" w:rsidRPr="00F0297D">
        <w:rPr>
          <w:rFonts w:ascii="Times New Roman" w:hAnsi="Times New Roman"/>
        </w:rPr>
        <w:t>5</w:t>
      </w:r>
      <w:r w:rsidRPr="00F0297D">
        <w:rPr>
          <w:rFonts w:ascii="Times New Roman" w:hAnsi="Times New Roman"/>
        </w:rPr>
        <w:t>. В случае непредставления Получателем документа, указанного в пункте 2.</w:t>
      </w:r>
      <w:r w:rsidR="00BD6D71" w:rsidRPr="00F0297D">
        <w:rPr>
          <w:rFonts w:ascii="Times New Roman" w:hAnsi="Times New Roman"/>
        </w:rPr>
        <w:t>2</w:t>
      </w:r>
      <w:r w:rsidR="008B11D3" w:rsidRPr="00F0297D">
        <w:rPr>
          <w:rFonts w:ascii="Times New Roman" w:hAnsi="Times New Roman"/>
        </w:rPr>
        <w:t>.</w:t>
      </w:r>
      <w:r w:rsidR="00BD6D71" w:rsidRPr="00F0297D">
        <w:rPr>
          <w:rFonts w:ascii="Times New Roman" w:hAnsi="Times New Roman"/>
        </w:rPr>
        <w:t>4</w:t>
      </w:r>
      <w:r w:rsidRPr="00F0297D">
        <w:rPr>
          <w:rFonts w:ascii="Times New Roman" w:hAnsi="Times New Roman"/>
        </w:rPr>
        <w:t xml:space="preserve"> настоящего Порядка, Отдел в течение 5 рабочих дней с момента поступления от </w:t>
      </w:r>
      <w:r w:rsidR="00DC11A6" w:rsidRPr="00F0297D">
        <w:rPr>
          <w:rFonts w:ascii="Times New Roman" w:hAnsi="Times New Roman"/>
        </w:rPr>
        <w:t>Получателя</w:t>
      </w:r>
      <w:r w:rsidRPr="00F0297D">
        <w:rPr>
          <w:rFonts w:ascii="Times New Roman" w:hAnsi="Times New Roman"/>
        </w:rPr>
        <w:t xml:space="preserve"> заявления на получение субсидии направляет в уполномоченные органы исполнительной власти в рамках межведомственного информационного взаимодействия запросы о представлении информации, указанной в пункте 2.</w:t>
      </w:r>
      <w:r w:rsidR="00BD6D71" w:rsidRPr="00F0297D">
        <w:rPr>
          <w:rFonts w:ascii="Times New Roman" w:hAnsi="Times New Roman"/>
        </w:rPr>
        <w:t>2</w:t>
      </w:r>
      <w:r w:rsidR="008B11D3" w:rsidRPr="00F0297D">
        <w:rPr>
          <w:rFonts w:ascii="Times New Roman" w:hAnsi="Times New Roman"/>
        </w:rPr>
        <w:t>.</w:t>
      </w:r>
      <w:r w:rsidR="00BD6D71" w:rsidRPr="00F0297D">
        <w:rPr>
          <w:rFonts w:ascii="Times New Roman" w:hAnsi="Times New Roman"/>
        </w:rPr>
        <w:t>4</w:t>
      </w:r>
      <w:r w:rsidRPr="00F0297D">
        <w:rPr>
          <w:rFonts w:ascii="Times New Roman" w:hAnsi="Times New Roman"/>
        </w:rPr>
        <w:t xml:space="preserve"> настоящего Порядка.</w:t>
      </w:r>
    </w:p>
    <w:p w14:paraId="03DF5C88" w14:textId="77777777" w:rsidR="00192B6D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Межведомственный запрос о представлении документов и (или) информации, необходимых для получения субсидии, а также представление документов и (или) информации на межведомственный запрос осуществляется в соответствии с требованиями Федерального закона от 27.07.2010 № 210-ФЗ "Об организации предоставления государственных и муниципальных услуг" (далее - Закон).</w:t>
      </w:r>
    </w:p>
    <w:p w14:paraId="03DF5C89" w14:textId="77777777" w:rsidR="00192B6D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В случае непредставления документов и (или) информации на межведомственный запрос в срок, установленный Законом, срок проверки документов, указанный в настоящем Порядке, продлевается до получения документов и (или) информации, направленных по межведомственному запросу.</w:t>
      </w:r>
    </w:p>
    <w:p w14:paraId="03DF5C8A" w14:textId="71460F83" w:rsidR="00192B6D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2</w:t>
      </w:r>
      <w:r w:rsidRPr="00F0297D">
        <w:rPr>
          <w:rFonts w:ascii="Times New Roman" w:hAnsi="Times New Roman"/>
        </w:rPr>
        <w:t>.</w:t>
      </w:r>
      <w:r w:rsidR="00B56148" w:rsidRPr="00F0297D">
        <w:rPr>
          <w:rFonts w:ascii="Times New Roman" w:hAnsi="Times New Roman"/>
        </w:rPr>
        <w:t>6</w:t>
      </w:r>
      <w:r w:rsidRPr="00F0297D">
        <w:rPr>
          <w:rFonts w:ascii="Times New Roman" w:hAnsi="Times New Roman"/>
        </w:rPr>
        <w:t xml:space="preserve">. Отдел администрации в течение 5 рабочих дней со дня поступления документов осуществляет проверку предоставленных документов, в случае необходимости может уточнять информацию и запрашивать у Получателей дополнительные материалы, касающиеся обоснованности предоставления Субсидии, при этом период проверки предоставленных документов продлевается. </w:t>
      </w:r>
    </w:p>
    <w:p w14:paraId="37473437" w14:textId="4DD8213B" w:rsidR="00F5102F" w:rsidRPr="00F0297D" w:rsidRDefault="003833F4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2.2</w:t>
      </w:r>
      <w:r w:rsidR="00192B6D" w:rsidRPr="00F0297D">
        <w:rPr>
          <w:rFonts w:ascii="Times New Roman" w:hAnsi="Times New Roman"/>
        </w:rPr>
        <w:t>.</w:t>
      </w:r>
      <w:r w:rsidR="00B56148" w:rsidRPr="00F0297D">
        <w:rPr>
          <w:rFonts w:ascii="Times New Roman" w:hAnsi="Times New Roman"/>
        </w:rPr>
        <w:t>7</w:t>
      </w:r>
      <w:r w:rsidR="00192B6D" w:rsidRPr="00F0297D">
        <w:rPr>
          <w:rFonts w:ascii="Times New Roman" w:hAnsi="Times New Roman"/>
        </w:rPr>
        <w:t xml:space="preserve">. Отдел после проверки обоснованности расчетов готовит проект </w:t>
      </w:r>
      <w:r w:rsidR="00F5102F" w:rsidRPr="00F0297D">
        <w:rPr>
          <w:rFonts w:ascii="Times New Roman" w:hAnsi="Times New Roman"/>
        </w:rPr>
        <w:t>Соглашения,</w:t>
      </w:r>
      <w:r w:rsidR="00433C32" w:rsidRPr="00F0297D">
        <w:rPr>
          <w:rFonts w:ascii="Times New Roman" w:hAnsi="Times New Roman"/>
        </w:rPr>
        <w:t xml:space="preserve"> в соответствии с типовой формой, утвержденной приказом Финансового управления городского округа «Александровск-Сахалинский район» от 30.12.2020 № 95,</w:t>
      </w:r>
      <w:r w:rsidR="00F739EC" w:rsidRPr="00F0297D">
        <w:rPr>
          <w:rFonts w:ascii="Times New Roman" w:hAnsi="Times New Roman"/>
        </w:rPr>
        <w:t xml:space="preserve"> в течении 5 рабочих дней П</w:t>
      </w:r>
      <w:r w:rsidR="00F5102F" w:rsidRPr="00F0297D">
        <w:rPr>
          <w:rFonts w:ascii="Times New Roman" w:hAnsi="Times New Roman"/>
        </w:rPr>
        <w:t xml:space="preserve">олучатель субсидии подписывает его в двух экземплярах скрепляет печатью (при наличии) и направляет его в Уполномоченный орган. </w:t>
      </w:r>
    </w:p>
    <w:p w14:paraId="03DF5C8C" w14:textId="0ED5CF3D" w:rsidR="000C118B" w:rsidRPr="00F0297D" w:rsidRDefault="00192B6D" w:rsidP="00192B6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2</w:t>
      </w:r>
      <w:r w:rsidRPr="00F0297D">
        <w:rPr>
          <w:rFonts w:ascii="Times New Roman" w:hAnsi="Times New Roman"/>
        </w:rPr>
        <w:t>.</w:t>
      </w:r>
      <w:r w:rsidR="00AF4063" w:rsidRPr="00F0297D">
        <w:rPr>
          <w:rFonts w:ascii="Times New Roman" w:hAnsi="Times New Roman"/>
        </w:rPr>
        <w:t>8</w:t>
      </w:r>
      <w:r w:rsidRPr="00F0297D">
        <w:rPr>
          <w:rFonts w:ascii="Times New Roman" w:hAnsi="Times New Roman"/>
        </w:rPr>
        <w:t xml:space="preserve">. Перечисление </w:t>
      </w:r>
      <w:r w:rsidR="00AF4063" w:rsidRPr="00F0297D">
        <w:rPr>
          <w:rFonts w:ascii="Times New Roman" w:hAnsi="Times New Roman"/>
        </w:rPr>
        <w:t>с</w:t>
      </w:r>
      <w:r w:rsidRPr="00F0297D">
        <w:rPr>
          <w:rFonts w:ascii="Times New Roman" w:hAnsi="Times New Roman"/>
        </w:rPr>
        <w:t>убсидии Получателям производится на основании проверенных на экономическую обоснованность фактически сложившихся затрат или недополученных доходов и подписанных специалистом Отдела и вице-мэром приложений 1,</w:t>
      </w:r>
      <w:r w:rsidR="00EA655D" w:rsidRPr="00F0297D">
        <w:rPr>
          <w:rFonts w:ascii="Times New Roman" w:hAnsi="Times New Roman"/>
        </w:rPr>
        <w:t xml:space="preserve"> </w:t>
      </w:r>
      <w:r w:rsidRPr="00F0297D">
        <w:rPr>
          <w:rFonts w:ascii="Times New Roman" w:hAnsi="Times New Roman"/>
        </w:rPr>
        <w:t>2 и 3 к настоящему Порядку, по каждому Получателю в течение 10 (десяти) рабочих дней на расчетный счет, открытый Получателем субсидии в учреждениях Центрального банка Российской Федерации или кредитных организациях РФ.</w:t>
      </w:r>
    </w:p>
    <w:p w14:paraId="03DF5C8D" w14:textId="1B558A36" w:rsidR="00826F60" w:rsidRPr="00F0297D" w:rsidRDefault="003833F4" w:rsidP="00826F60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2.3</w:t>
      </w:r>
      <w:r w:rsidR="00826F60" w:rsidRPr="00F0297D">
        <w:rPr>
          <w:rFonts w:ascii="Times New Roman" w:hAnsi="Times New Roman"/>
        </w:rPr>
        <w:t>. Основания для отказа получателю субсидии в предоставлении субсидии:</w:t>
      </w:r>
    </w:p>
    <w:p w14:paraId="03DF5C8E" w14:textId="71F889AD" w:rsidR="00826F60" w:rsidRPr="00F0297D" w:rsidRDefault="00826F60" w:rsidP="00F0297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3</w:t>
      </w:r>
      <w:r w:rsidRPr="00F0297D">
        <w:rPr>
          <w:rFonts w:ascii="Times New Roman" w:hAnsi="Times New Roman"/>
        </w:rPr>
        <w:t xml:space="preserve">.1. </w:t>
      </w:r>
      <w:r w:rsidR="00875FE9" w:rsidRPr="00F0297D">
        <w:rPr>
          <w:rFonts w:ascii="Times New Roman" w:hAnsi="Times New Roman"/>
        </w:rPr>
        <w:t>Н</w:t>
      </w:r>
      <w:r w:rsidRPr="00F0297D">
        <w:rPr>
          <w:rFonts w:ascii="Times New Roman" w:hAnsi="Times New Roman"/>
        </w:rPr>
        <w:t xml:space="preserve">есоответствие представленных получателем субсидии документов требованиям, определенным </w:t>
      </w:r>
      <w:r w:rsidR="00952B9F" w:rsidRPr="00F0297D">
        <w:rPr>
          <w:rFonts w:ascii="Times New Roman" w:hAnsi="Times New Roman"/>
        </w:rPr>
        <w:t>настоящим порядком</w:t>
      </w:r>
      <w:r w:rsidRPr="00F0297D">
        <w:rPr>
          <w:rFonts w:ascii="Times New Roman" w:hAnsi="Times New Roman"/>
        </w:rPr>
        <w:t>, или непредставление (представление не в полном объеме) указанных документов;</w:t>
      </w:r>
    </w:p>
    <w:p w14:paraId="03DF5C8F" w14:textId="284C0D80" w:rsidR="00826F60" w:rsidRPr="00F0297D" w:rsidRDefault="00826F60" w:rsidP="00F0297D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3</w:t>
      </w:r>
      <w:r w:rsidRPr="00F0297D">
        <w:rPr>
          <w:rFonts w:ascii="Times New Roman" w:hAnsi="Times New Roman"/>
        </w:rPr>
        <w:t xml:space="preserve">.2. </w:t>
      </w:r>
      <w:r w:rsidR="00875FE9" w:rsidRPr="00F0297D">
        <w:rPr>
          <w:rFonts w:ascii="Times New Roman" w:hAnsi="Times New Roman"/>
        </w:rPr>
        <w:t>У</w:t>
      </w:r>
      <w:r w:rsidRPr="00F0297D">
        <w:rPr>
          <w:rFonts w:ascii="Times New Roman" w:hAnsi="Times New Roman"/>
        </w:rPr>
        <w:t>становление факта недостоверности представленной получателем субсидии информации.</w:t>
      </w:r>
    </w:p>
    <w:p w14:paraId="03DF5C90" w14:textId="4B62B083" w:rsidR="00F33253" w:rsidRPr="00F0297D" w:rsidRDefault="00F36F4F" w:rsidP="00F36F4F">
      <w:pPr>
        <w:autoSpaceDE w:val="0"/>
        <w:autoSpaceDN w:val="0"/>
        <w:adjustRightInd w:val="0"/>
        <w:ind w:firstLine="709"/>
        <w:rPr>
          <w:rFonts w:ascii="Times New Roman" w:hAnsi="Times New Roman"/>
          <w:bCs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4</w:t>
      </w:r>
      <w:r w:rsidRPr="00F0297D">
        <w:rPr>
          <w:rFonts w:ascii="Times New Roman" w:hAnsi="Times New Roman"/>
        </w:rPr>
        <w:t xml:space="preserve">. </w:t>
      </w:r>
      <w:r w:rsidR="00A9691D" w:rsidRPr="00F0297D">
        <w:rPr>
          <w:rFonts w:ascii="Times New Roman" w:hAnsi="Times New Roman"/>
          <w:bCs/>
        </w:rPr>
        <w:t xml:space="preserve"> </w:t>
      </w:r>
      <w:r w:rsidR="00F33253" w:rsidRPr="00F0297D">
        <w:rPr>
          <w:rFonts w:ascii="Times New Roman" w:hAnsi="Times New Roman"/>
        </w:rPr>
        <w:t>Размер Субсидии для конкретного Получателя рассчитывается по формуле:</w:t>
      </w:r>
    </w:p>
    <w:p w14:paraId="03DF5C91" w14:textId="77777777" w:rsidR="00F33253" w:rsidRPr="00F0297D" w:rsidRDefault="00F33253" w:rsidP="00F33253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</w:rPr>
      </w:pPr>
      <w:r w:rsidRPr="00F0297D">
        <w:rPr>
          <w:rFonts w:ascii="Times New Roman" w:hAnsi="Times New Roman"/>
        </w:rPr>
        <w:t>С = (</w:t>
      </w:r>
      <w:proofErr w:type="spellStart"/>
      <w:r w:rsidRPr="00F0297D">
        <w:rPr>
          <w:rFonts w:ascii="Times New Roman" w:hAnsi="Times New Roman"/>
        </w:rPr>
        <w:t>Тф</w:t>
      </w:r>
      <w:proofErr w:type="spellEnd"/>
      <w:r w:rsidRPr="00F0297D">
        <w:rPr>
          <w:rFonts w:ascii="Times New Roman" w:hAnsi="Times New Roman"/>
        </w:rPr>
        <w:t xml:space="preserve"> – </w:t>
      </w:r>
      <w:proofErr w:type="spellStart"/>
      <w:r w:rsidRPr="00F0297D">
        <w:rPr>
          <w:rFonts w:ascii="Times New Roman" w:hAnsi="Times New Roman"/>
        </w:rPr>
        <w:t>Тн</w:t>
      </w:r>
      <w:proofErr w:type="spellEnd"/>
      <w:r w:rsidRPr="00F0297D">
        <w:rPr>
          <w:rFonts w:ascii="Times New Roman" w:hAnsi="Times New Roman"/>
        </w:rPr>
        <w:t xml:space="preserve">) х </w:t>
      </w:r>
      <w:proofErr w:type="spellStart"/>
      <w:r w:rsidRPr="00F0297D">
        <w:rPr>
          <w:rFonts w:ascii="Times New Roman" w:hAnsi="Times New Roman"/>
        </w:rPr>
        <w:t>Пф</w:t>
      </w:r>
      <w:proofErr w:type="spellEnd"/>
      <w:r w:rsidRPr="00F0297D">
        <w:rPr>
          <w:rFonts w:ascii="Times New Roman" w:hAnsi="Times New Roman"/>
        </w:rPr>
        <w:t>, где:</w:t>
      </w:r>
    </w:p>
    <w:p w14:paraId="03DF5C92" w14:textId="77777777" w:rsidR="00F33253" w:rsidRPr="00F0297D" w:rsidRDefault="00F33253" w:rsidP="00F33253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</w:p>
    <w:p w14:paraId="03DF5C93" w14:textId="77777777" w:rsidR="00F33253" w:rsidRPr="00F0297D" w:rsidRDefault="00F33253" w:rsidP="00F33253">
      <w:pPr>
        <w:autoSpaceDE w:val="0"/>
        <w:autoSpaceDN w:val="0"/>
        <w:adjustRightInd w:val="0"/>
        <w:rPr>
          <w:rFonts w:ascii="Times New Roman" w:hAnsi="Times New Roman"/>
        </w:rPr>
      </w:pPr>
      <w:r w:rsidRPr="00F0297D">
        <w:rPr>
          <w:rFonts w:ascii="Times New Roman" w:hAnsi="Times New Roman"/>
        </w:rPr>
        <w:t>С - размер Субсидии для конкретного Получателя;</w:t>
      </w:r>
    </w:p>
    <w:p w14:paraId="03DF5C94" w14:textId="77777777" w:rsidR="00F33253" w:rsidRPr="00F0297D" w:rsidRDefault="00F33253" w:rsidP="00F33253">
      <w:pPr>
        <w:autoSpaceDE w:val="0"/>
        <w:autoSpaceDN w:val="0"/>
        <w:adjustRightInd w:val="0"/>
        <w:rPr>
          <w:rFonts w:ascii="Times New Roman" w:hAnsi="Times New Roman"/>
        </w:rPr>
      </w:pPr>
      <w:proofErr w:type="spellStart"/>
      <w:r w:rsidRPr="00F0297D">
        <w:rPr>
          <w:rFonts w:ascii="Times New Roman" w:hAnsi="Times New Roman"/>
        </w:rPr>
        <w:t>Тф</w:t>
      </w:r>
      <w:proofErr w:type="spellEnd"/>
      <w:r w:rsidRPr="00F0297D">
        <w:rPr>
          <w:rFonts w:ascii="Times New Roman" w:hAnsi="Times New Roman"/>
        </w:rPr>
        <w:t xml:space="preserve"> - фактически сложившаяся себестоимость услуг в расчете за единицу измерения (руб./1 посетителя), подтвержденная данными бухгалтерского учета (форма 6-</w:t>
      </w:r>
      <w:r w:rsidR="00EA655D" w:rsidRPr="00F0297D">
        <w:rPr>
          <w:rFonts w:ascii="Times New Roman" w:hAnsi="Times New Roman"/>
        </w:rPr>
        <w:t>Б</w:t>
      </w:r>
      <w:r w:rsidRPr="00F0297D">
        <w:rPr>
          <w:rFonts w:ascii="Times New Roman" w:hAnsi="Times New Roman"/>
        </w:rPr>
        <w:t>);</w:t>
      </w:r>
    </w:p>
    <w:p w14:paraId="03DF5C95" w14:textId="77777777" w:rsidR="00F33253" w:rsidRPr="00F0297D" w:rsidRDefault="00F33253" w:rsidP="00F33253">
      <w:pPr>
        <w:autoSpaceDE w:val="0"/>
        <w:autoSpaceDN w:val="0"/>
        <w:adjustRightInd w:val="0"/>
        <w:rPr>
          <w:rFonts w:ascii="Times New Roman" w:hAnsi="Times New Roman"/>
        </w:rPr>
      </w:pPr>
      <w:proofErr w:type="spellStart"/>
      <w:r w:rsidRPr="00F0297D">
        <w:rPr>
          <w:rFonts w:ascii="Times New Roman" w:hAnsi="Times New Roman"/>
        </w:rPr>
        <w:t>Тн</w:t>
      </w:r>
      <w:proofErr w:type="spellEnd"/>
      <w:r w:rsidRPr="00F0297D">
        <w:rPr>
          <w:rFonts w:ascii="Times New Roman" w:hAnsi="Times New Roman"/>
        </w:rPr>
        <w:t xml:space="preserve"> – цена (тариф) 1 посещения бани или душевой для населения, (руб./1 посетителя);</w:t>
      </w:r>
    </w:p>
    <w:p w14:paraId="03DF5C96" w14:textId="77777777" w:rsidR="00F33253" w:rsidRPr="00F0297D" w:rsidRDefault="00F33253" w:rsidP="00F33253">
      <w:pPr>
        <w:autoSpaceDE w:val="0"/>
        <w:autoSpaceDN w:val="0"/>
        <w:adjustRightInd w:val="0"/>
        <w:rPr>
          <w:rFonts w:ascii="Times New Roman" w:hAnsi="Times New Roman"/>
        </w:rPr>
      </w:pPr>
      <w:proofErr w:type="spellStart"/>
      <w:r w:rsidRPr="00F0297D">
        <w:rPr>
          <w:rFonts w:ascii="Times New Roman" w:hAnsi="Times New Roman"/>
        </w:rPr>
        <w:t>Пф</w:t>
      </w:r>
      <w:proofErr w:type="spellEnd"/>
      <w:r w:rsidRPr="00F0297D">
        <w:rPr>
          <w:rFonts w:ascii="Times New Roman" w:hAnsi="Times New Roman"/>
        </w:rPr>
        <w:t xml:space="preserve"> - количество посетителей за отчетный период, подтвержденное данными бухгалтерского учета.</w:t>
      </w:r>
    </w:p>
    <w:p w14:paraId="03DF5C97" w14:textId="77777777" w:rsidR="00FA3AB2" w:rsidRPr="00F0297D" w:rsidRDefault="00F33253" w:rsidP="00F3325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Цена (тариф) 1 посещения бани или душевой, для населения (</w:t>
      </w:r>
      <w:proofErr w:type="spellStart"/>
      <w:r w:rsidRPr="00F0297D">
        <w:rPr>
          <w:rFonts w:ascii="Times New Roman" w:hAnsi="Times New Roman"/>
        </w:rPr>
        <w:t>Тн</w:t>
      </w:r>
      <w:proofErr w:type="spellEnd"/>
      <w:r w:rsidRPr="00F0297D">
        <w:rPr>
          <w:rFonts w:ascii="Times New Roman" w:hAnsi="Times New Roman"/>
        </w:rPr>
        <w:t>), устанавливается ежегодно, методом индексации цены (</w:t>
      </w:r>
      <w:proofErr w:type="spellStart"/>
      <w:r w:rsidRPr="00F0297D">
        <w:rPr>
          <w:rFonts w:ascii="Times New Roman" w:hAnsi="Times New Roman"/>
        </w:rPr>
        <w:t>Тн</w:t>
      </w:r>
      <w:proofErr w:type="spellEnd"/>
      <w:r w:rsidRPr="00F0297D">
        <w:rPr>
          <w:rFonts w:ascii="Times New Roman" w:hAnsi="Times New Roman"/>
        </w:rPr>
        <w:t>) предыдущего года, с применением индекса потребительских цен на платные услуги населению предоставляемому Минэкономразвития РФ и применяемому для разработки прогноза социально-экономического развития городского округа</w:t>
      </w:r>
      <w:r w:rsidR="00FA3AB2" w:rsidRPr="00F0297D">
        <w:rPr>
          <w:rFonts w:ascii="Times New Roman" w:hAnsi="Times New Roman"/>
        </w:rPr>
        <w:t>.</w:t>
      </w:r>
    </w:p>
    <w:p w14:paraId="03DF5C98" w14:textId="77777777" w:rsidR="00F33253" w:rsidRPr="00F0297D" w:rsidRDefault="00F33253" w:rsidP="00F3325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Цена (тариф) 1 посещения бани или душевой, для населения (</w:t>
      </w:r>
      <w:proofErr w:type="spellStart"/>
      <w:r w:rsidRPr="00F0297D">
        <w:rPr>
          <w:rFonts w:ascii="Times New Roman" w:hAnsi="Times New Roman"/>
        </w:rPr>
        <w:t>Тн</w:t>
      </w:r>
      <w:proofErr w:type="spellEnd"/>
      <w:r w:rsidRPr="00F0297D">
        <w:rPr>
          <w:rFonts w:ascii="Times New Roman" w:hAnsi="Times New Roman"/>
        </w:rPr>
        <w:t xml:space="preserve">), устанавливается в целых числах, в рублях, без копеек. </w:t>
      </w:r>
    </w:p>
    <w:p w14:paraId="784F9E12" w14:textId="3961F3B1" w:rsidR="000E6FD5" w:rsidRPr="00F0297D" w:rsidRDefault="00732822" w:rsidP="00732822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5</w:t>
      </w:r>
      <w:r w:rsidRPr="00F0297D">
        <w:rPr>
          <w:rFonts w:ascii="Times New Roman" w:hAnsi="Times New Roman"/>
        </w:rPr>
        <w:t xml:space="preserve"> </w:t>
      </w:r>
      <w:r w:rsidR="000E6FD5" w:rsidRPr="00F0297D">
        <w:rPr>
          <w:rFonts w:ascii="Times New Roman" w:hAnsi="Times New Roman"/>
        </w:rPr>
        <w:t>Администрацией предусматривается возможность, по распоряжению мэра городского округа, предоставления Субсидии за фактически понесенные (подтвержденные) расходы прошлых периодов, но не ранее чем с момента утверждения тарифа.</w:t>
      </w:r>
    </w:p>
    <w:p w14:paraId="03DF5C9A" w14:textId="2EE5969E" w:rsidR="00C17DD8" w:rsidRPr="00F0297D" w:rsidRDefault="00C17DD8" w:rsidP="00C17DD8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6</w:t>
      </w:r>
      <w:r w:rsidRPr="00F0297D">
        <w:rPr>
          <w:rFonts w:ascii="Times New Roman" w:hAnsi="Times New Roman"/>
        </w:rPr>
        <w:t>. Администраци</w:t>
      </w:r>
      <w:r w:rsidR="00433C32" w:rsidRPr="00F0297D">
        <w:rPr>
          <w:rFonts w:ascii="Times New Roman" w:hAnsi="Times New Roman"/>
        </w:rPr>
        <w:t>ей</w:t>
      </w:r>
      <w:r w:rsidRPr="00F0297D">
        <w:rPr>
          <w:rFonts w:ascii="Times New Roman" w:hAnsi="Times New Roman"/>
        </w:rPr>
        <w:t xml:space="preserve"> </w:t>
      </w:r>
      <w:r w:rsidR="00433C32" w:rsidRPr="00F0297D">
        <w:rPr>
          <w:rFonts w:ascii="Times New Roman" w:hAnsi="Times New Roman"/>
        </w:rPr>
        <w:t>перечисляется</w:t>
      </w:r>
      <w:r w:rsidRPr="00F0297D">
        <w:rPr>
          <w:rFonts w:ascii="Times New Roman" w:hAnsi="Times New Roman"/>
        </w:rPr>
        <w:t xml:space="preserve"> Субсиди</w:t>
      </w:r>
      <w:r w:rsidR="00433C32" w:rsidRPr="00F0297D">
        <w:rPr>
          <w:rFonts w:ascii="Times New Roman" w:hAnsi="Times New Roman"/>
        </w:rPr>
        <w:t>я</w:t>
      </w:r>
      <w:r w:rsidRPr="00F0297D">
        <w:rPr>
          <w:rFonts w:ascii="Times New Roman" w:hAnsi="Times New Roman"/>
        </w:rPr>
        <w:t xml:space="preserve"> в декабре месяце текущего года в пределах остатка неиспользованных лимитов бюджетных обязательств на основании предварительного расчета за год и представленного Получателем не позднее 5 декабря текущего года пакета документов, указанных в пункте 2.</w:t>
      </w:r>
      <w:r w:rsidR="00D60BD3" w:rsidRPr="00F0297D">
        <w:rPr>
          <w:rFonts w:ascii="Times New Roman" w:hAnsi="Times New Roman"/>
        </w:rPr>
        <w:t>2</w:t>
      </w:r>
      <w:r w:rsidRPr="00F0297D">
        <w:rPr>
          <w:rFonts w:ascii="Times New Roman" w:hAnsi="Times New Roman"/>
        </w:rPr>
        <w:t xml:space="preserve"> настоящего Порядка.</w:t>
      </w:r>
    </w:p>
    <w:p w14:paraId="03DF5C9B" w14:textId="77777777" w:rsidR="00C17DD8" w:rsidRPr="00F0297D" w:rsidRDefault="00C17DD8" w:rsidP="00C17DD8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В случае превышения размера перечисленной на основании предварительного расчета Субсидии над фактическими затратами или недополученными доходами, подлежащими возмещению по результатам расчета по итогам отчетного года, Субсидия подлежит возврату в размере превышения или может быть засчитана в счет предоставления Субсидии в следующем финансовом году.</w:t>
      </w:r>
    </w:p>
    <w:p w14:paraId="03DF5C9C" w14:textId="7F036BC8" w:rsidR="00C17DD8" w:rsidRPr="00F0297D" w:rsidRDefault="00C17DD8" w:rsidP="00C17DD8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В случае недофинансирования затрат или недополученных доходов в связи с предоставлением помывочных услуг населению в банях и душевых, признанных </w:t>
      </w:r>
      <w:r w:rsidR="00D60BD3" w:rsidRPr="00F0297D">
        <w:rPr>
          <w:rFonts w:ascii="Times New Roman" w:hAnsi="Times New Roman"/>
        </w:rPr>
        <w:t>экономически обоснованными,</w:t>
      </w:r>
      <w:r w:rsidRPr="00F0297D">
        <w:rPr>
          <w:rFonts w:ascii="Times New Roman" w:hAnsi="Times New Roman"/>
        </w:rPr>
        <w:t xml:space="preserve"> сумма недофинансирования может учитываться при финансировании Получателя в следующем финансовом году, исходя из возможностей бюджета городского округа.</w:t>
      </w:r>
    </w:p>
    <w:p w14:paraId="03DF5C9D" w14:textId="4F214F3C" w:rsidR="00467E68" w:rsidRPr="00F0297D" w:rsidRDefault="00761FDD" w:rsidP="00467E68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</w:t>
      </w:r>
      <w:r w:rsidR="00467E68" w:rsidRPr="00F0297D">
        <w:rPr>
          <w:rFonts w:ascii="Times New Roman" w:hAnsi="Times New Roman"/>
        </w:rPr>
        <w:t>.</w:t>
      </w:r>
      <w:r w:rsidR="003833F4" w:rsidRPr="00F0297D">
        <w:rPr>
          <w:rFonts w:ascii="Times New Roman" w:hAnsi="Times New Roman"/>
        </w:rPr>
        <w:t>7</w:t>
      </w:r>
      <w:r w:rsidR="00AF4063" w:rsidRPr="00F0297D">
        <w:rPr>
          <w:rFonts w:ascii="Times New Roman" w:hAnsi="Times New Roman"/>
        </w:rPr>
        <w:t>.</w:t>
      </w:r>
      <w:r w:rsidR="00467E68" w:rsidRPr="00F0297D">
        <w:rPr>
          <w:rFonts w:ascii="Times New Roman" w:hAnsi="Times New Roman"/>
        </w:rPr>
        <w:t xml:space="preserve"> Администрацией предусматривается возможность предоставления Субсидии в виде досрочных перечислений, </w:t>
      </w:r>
      <w:r w:rsidR="00D60BD3" w:rsidRPr="00F0297D">
        <w:rPr>
          <w:rFonts w:ascii="Times New Roman" w:hAnsi="Times New Roman"/>
        </w:rPr>
        <w:t>в размере,</w:t>
      </w:r>
      <w:r w:rsidR="00467E68" w:rsidRPr="00F0297D">
        <w:rPr>
          <w:rFonts w:ascii="Times New Roman" w:hAnsi="Times New Roman"/>
        </w:rPr>
        <w:t xml:space="preserve"> не превышающем 30 процентов Субсидии, полученной за предшествующий отчетный период. В исключительных случаях, по </w:t>
      </w:r>
      <w:r w:rsidR="00D60BD3" w:rsidRPr="00F0297D">
        <w:rPr>
          <w:rFonts w:ascii="Times New Roman" w:hAnsi="Times New Roman"/>
        </w:rPr>
        <w:t>распоряжению</w:t>
      </w:r>
      <w:r w:rsidR="00467E68" w:rsidRPr="00F0297D">
        <w:rPr>
          <w:rFonts w:ascii="Times New Roman" w:hAnsi="Times New Roman"/>
        </w:rPr>
        <w:t xml:space="preserve"> мэра городского округа размер досрочных перечислений Субсидии может быть увеличен до 90 процентов. </w:t>
      </w:r>
    </w:p>
    <w:p w14:paraId="03DF5C9E" w14:textId="77777777" w:rsidR="00467E68" w:rsidRPr="00F0297D" w:rsidRDefault="00467E68" w:rsidP="00467E68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Получатель для получения досрочного перечисления Субсидии предоставляет заявку с указанием причин необходимости досрочного перечисления Субсидии.</w:t>
      </w:r>
    </w:p>
    <w:p w14:paraId="03DF5C9F" w14:textId="13EB01FC" w:rsidR="00467E68" w:rsidRPr="00F0297D" w:rsidRDefault="00467E68" w:rsidP="00467E68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В дальнейшем в случае превышения суммы досрочного перечисления Субсидии над фактическими затратами или недополученными доходами, подлежащими возмещению по результатам </w:t>
      </w:r>
      <w:r w:rsidR="00D60BD3" w:rsidRPr="00F0297D">
        <w:rPr>
          <w:rFonts w:ascii="Times New Roman" w:hAnsi="Times New Roman"/>
        </w:rPr>
        <w:t>отчетного периода,</w:t>
      </w:r>
      <w:r w:rsidRPr="00F0297D">
        <w:rPr>
          <w:rFonts w:ascii="Times New Roman" w:hAnsi="Times New Roman"/>
        </w:rPr>
        <w:t xml:space="preserve"> излишне выплаченная сумма Субсидии засчитывается в счет предоставления Субсидии в последующие отчетные периоды текущего года. </w:t>
      </w:r>
    </w:p>
    <w:p w14:paraId="03DF5CA0" w14:textId="3F59BD98" w:rsidR="0099213C" w:rsidRPr="00F0297D" w:rsidRDefault="00F33253" w:rsidP="0099213C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8</w:t>
      </w:r>
      <w:r w:rsidR="0099213C" w:rsidRPr="00F0297D">
        <w:rPr>
          <w:rFonts w:ascii="Times New Roman" w:hAnsi="Times New Roman"/>
        </w:rPr>
        <w:t xml:space="preserve"> Субсидии представляются Администрацией в пределах средств, предусматриваемых на эти цели в бюджете городского округа «Александровск-Сахалинский район» на соответствующий финансовый год.</w:t>
      </w:r>
    </w:p>
    <w:p w14:paraId="03DF5CA1" w14:textId="465A7AA1" w:rsidR="0099213C" w:rsidRPr="00F0297D" w:rsidRDefault="0099213C" w:rsidP="00A4536E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3833F4" w:rsidRPr="00F0297D">
        <w:rPr>
          <w:rFonts w:ascii="Times New Roman" w:hAnsi="Times New Roman"/>
        </w:rPr>
        <w:t>9</w:t>
      </w:r>
      <w:r w:rsidRPr="00F0297D">
        <w:rPr>
          <w:rFonts w:ascii="Times New Roman" w:hAnsi="Times New Roman"/>
        </w:rPr>
        <w:t>. Субсидия предоставляется ежеквартально на основании пакета документов, указанных в пункте 2.</w:t>
      </w:r>
      <w:r w:rsidR="00D60BD3" w:rsidRPr="00F0297D">
        <w:rPr>
          <w:rFonts w:ascii="Times New Roman" w:hAnsi="Times New Roman"/>
        </w:rPr>
        <w:t>2</w:t>
      </w:r>
      <w:r w:rsidRPr="00F0297D">
        <w:rPr>
          <w:rFonts w:ascii="Times New Roman" w:hAnsi="Times New Roman"/>
        </w:rPr>
        <w:t xml:space="preserve"> настоящего Порядка.</w:t>
      </w:r>
    </w:p>
    <w:p w14:paraId="03DF5CA2" w14:textId="1797FC00" w:rsidR="0099213C" w:rsidRPr="00F0297D" w:rsidRDefault="00550B69" w:rsidP="0099213C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</w:t>
      </w:r>
      <w:r w:rsidR="00761FDD" w:rsidRPr="00F0297D">
        <w:rPr>
          <w:rFonts w:ascii="Times New Roman" w:hAnsi="Times New Roman"/>
        </w:rPr>
        <w:t>1</w:t>
      </w:r>
      <w:r w:rsidR="003833F4" w:rsidRPr="00F0297D">
        <w:rPr>
          <w:rFonts w:ascii="Times New Roman" w:hAnsi="Times New Roman"/>
        </w:rPr>
        <w:t>0</w:t>
      </w:r>
      <w:r w:rsidR="0099213C" w:rsidRPr="00F0297D">
        <w:rPr>
          <w:rFonts w:ascii="Times New Roman" w:hAnsi="Times New Roman"/>
        </w:rPr>
        <w:t xml:space="preserve">. </w:t>
      </w:r>
      <w:r w:rsidR="007609FC" w:rsidRPr="00F0297D">
        <w:rPr>
          <w:rFonts w:ascii="Times New Roman" w:hAnsi="Times New Roman"/>
        </w:rPr>
        <w:t>Получателю</w:t>
      </w:r>
      <w:r w:rsidR="0099213C" w:rsidRPr="00F0297D">
        <w:rPr>
          <w:rFonts w:ascii="Times New Roman" w:hAnsi="Times New Roman"/>
        </w:rPr>
        <w:t xml:space="preserve"> субсиди</w:t>
      </w:r>
      <w:r w:rsidR="007609FC" w:rsidRPr="00F0297D">
        <w:rPr>
          <w:rFonts w:ascii="Times New Roman" w:hAnsi="Times New Roman"/>
        </w:rPr>
        <w:t>и</w:t>
      </w:r>
      <w:r w:rsidR="0099213C" w:rsidRPr="00F0297D">
        <w:rPr>
          <w:rFonts w:ascii="Times New Roman" w:hAnsi="Times New Roman"/>
        </w:rPr>
        <w:t xml:space="preserve">, направляются два экземпляра проекта соглашения о предоставлении Субсидии из бюджета городского округа, подготовленного Администрацией на основании типовой формы </w:t>
      </w:r>
      <w:r w:rsidR="00E7726A" w:rsidRPr="00F0297D">
        <w:rPr>
          <w:rFonts w:ascii="Times New Roman" w:hAnsi="Times New Roman"/>
        </w:rPr>
        <w:t>соглашения</w:t>
      </w:r>
      <w:r w:rsidR="0099213C" w:rsidRPr="00F0297D">
        <w:rPr>
          <w:rFonts w:ascii="Times New Roman" w:hAnsi="Times New Roman"/>
        </w:rPr>
        <w:t xml:space="preserve"> (</w:t>
      </w:r>
      <w:r w:rsidR="00E7726A" w:rsidRPr="00F0297D">
        <w:rPr>
          <w:rFonts w:ascii="Times New Roman" w:hAnsi="Times New Roman"/>
        </w:rPr>
        <w:t>договора</w:t>
      </w:r>
      <w:r w:rsidR="0099213C" w:rsidRPr="00F0297D">
        <w:rPr>
          <w:rFonts w:ascii="Times New Roman" w:hAnsi="Times New Roman"/>
        </w:rPr>
        <w:t>), утвержденного приказом финансового управления городского округа «Александровск-Сахалинский район» (далее - Соглашение), предусматривающего:</w:t>
      </w:r>
    </w:p>
    <w:p w14:paraId="03DF5CA3" w14:textId="77777777" w:rsidR="0099213C" w:rsidRPr="00F0297D" w:rsidRDefault="0099213C" w:rsidP="0099213C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- согласие </w:t>
      </w:r>
      <w:r w:rsidR="00115651" w:rsidRPr="00F0297D">
        <w:rPr>
          <w:rFonts w:ascii="Times New Roman" w:hAnsi="Times New Roman"/>
        </w:rPr>
        <w:t>Получателя</w:t>
      </w:r>
      <w:r w:rsidRPr="00F0297D">
        <w:rPr>
          <w:rFonts w:ascii="Times New Roman" w:hAnsi="Times New Roman"/>
        </w:rPr>
        <w:t xml:space="preserve"> на осуществление Администрацией и органом муниципального финансового контроля проверо</w:t>
      </w:r>
      <w:r w:rsidR="00D80022" w:rsidRPr="00F0297D">
        <w:rPr>
          <w:rFonts w:ascii="Times New Roman" w:hAnsi="Times New Roman"/>
        </w:rPr>
        <w:t xml:space="preserve">к соблюдения </w:t>
      </w:r>
      <w:r w:rsidR="007609FC" w:rsidRPr="00F0297D">
        <w:rPr>
          <w:rFonts w:ascii="Times New Roman" w:hAnsi="Times New Roman"/>
        </w:rPr>
        <w:t>им</w:t>
      </w:r>
      <w:r w:rsidR="00D80022" w:rsidRPr="00F0297D">
        <w:rPr>
          <w:rFonts w:ascii="Times New Roman" w:hAnsi="Times New Roman"/>
        </w:rPr>
        <w:t xml:space="preserve"> условий </w:t>
      </w:r>
      <w:r w:rsidRPr="00F0297D">
        <w:rPr>
          <w:rFonts w:ascii="Times New Roman" w:hAnsi="Times New Roman"/>
        </w:rPr>
        <w:t>и порядка предоставления субсидии;</w:t>
      </w:r>
    </w:p>
    <w:p w14:paraId="03DF5CA4" w14:textId="77777777" w:rsidR="0099213C" w:rsidRPr="00F0297D" w:rsidRDefault="0099213C" w:rsidP="0099213C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lastRenderedPageBreak/>
        <w:t xml:space="preserve">- отсутствие у </w:t>
      </w:r>
      <w:r w:rsidR="00115651" w:rsidRPr="00F0297D">
        <w:rPr>
          <w:rFonts w:ascii="Times New Roman" w:hAnsi="Times New Roman"/>
        </w:rPr>
        <w:t>Получателя</w:t>
      </w:r>
      <w:r w:rsidRPr="00F0297D">
        <w:rPr>
          <w:rFonts w:ascii="Times New Roman" w:hAnsi="Times New Roman"/>
        </w:rPr>
        <w:t xml:space="preserve"> задолженности по налогам, сборам и иным обязательным платежам в бюджеты бюджетной системы Российской Федерации по состоянию на первое число месяца, предшествующего месяцу, в котором заключается Соглашение.</w:t>
      </w:r>
    </w:p>
    <w:p w14:paraId="03DF5CA5" w14:textId="088C9AE3" w:rsidR="00C17DD8" w:rsidRPr="00F0297D" w:rsidRDefault="00C17DD8" w:rsidP="00C17DD8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2.1</w:t>
      </w:r>
      <w:r w:rsidR="003833F4" w:rsidRPr="00F0297D">
        <w:rPr>
          <w:rFonts w:ascii="Times New Roman" w:hAnsi="Times New Roman"/>
        </w:rPr>
        <w:t>1</w:t>
      </w:r>
      <w:r w:rsidRPr="00F0297D">
        <w:rPr>
          <w:rFonts w:ascii="Times New Roman" w:hAnsi="Times New Roman"/>
        </w:rPr>
        <w:t xml:space="preserve">. Субъект вправе отозвать заявку на предоставление субсидии на любом этапе до момента заключения Соглашения. Возврат заявки осуществляется Уполномоченным органом на основании обращения </w:t>
      </w:r>
      <w:r w:rsidR="00875FE9" w:rsidRPr="00F0297D">
        <w:rPr>
          <w:rFonts w:ascii="Times New Roman" w:hAnsi="Times New Roman"/>
        </w:rPr>
        <w:t>Получателя</w:t>
      </w:r>
      <w:r w:rsidRPr="00F0297D">
        <w:rPr>
          <w:rFonts w:ascii="Times New Roman" w:hAnsi="Times New Roman"/>
        </w:rPr>
        <w:t xml:space="preserve"> в письменной форме или в форме электронного документа в адрес руководителя Уполномоченного органа, оформленного в соответствии с требованиями Федерального закона от 02.05.2006 N 59-ФЗ "О порядке рассмотрения обращений граждан Российской Федерации". Возврату подлежат документы, представленные </w:t>
      </w:r>
      <w:r w:rsidR="00875FE9" w:rsidRPr="00F0297D">
        <w:rPr>
          <w:rFonts w:ascii="Times New Roman" w:hAnsi="Times New Roman"/>
        </w:rPr>
        <w:t>Получателем</w:t>
      </w:r>
      <w:r w:rsidRPr="00F0297D">
        <w:rPr>
          <w:rFonts w:ascii="Times New Roman" w:hAnsi="Times New Roman"/>
        </w:rPr>
        <w:t xml:space="preserve"> в Уполномоченный орган по собственной инициативе; датой отзыва заявки является дата регистрации соответствующего обращения Заявителя в письменной форме или в форме электронного документа.</w:t>
      </w:r>
    </w:p>
    <w:p w14:paraId="03DF5CA6" w14:textId="3E79906C" w:rsidR="00ED44F2" w:rsidRPr="00F0297D" w:rsidRDefault="00550B69" w:rsidP="0099213C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</w:t>
      </w:r>
      <w:r w:rsidR="0099213C" w:rsidRPr="00F0297D">
        <w:rPr>
          <w:rFonts w:ascii="Times New Roman" w:hAnsi="Times New Roman"/>
        </w:rPr>
        <w:t>.</w:t>
      </w:r>
      <w:r w:rsidRPr="00F0297D">
        <w:rPr>
          <w:rFonts w:ascii="Times New Roman" w:hAnsi="Times New Roman"/>
        </w:rPr>
        <w:t>1</w:t>
      </w:r>
      <w:r w:rsidR="003833F4" w:rsidRPr="00F0297D">
        <w:rPr>
          <w:rFonts w:ascii="Times New Roman" w:hAnsi="Times New Roman"/>
        </w:rPr>
        <w:t>2</w:t>
      </w:r>
      <w:r w:rsidR="0099213C" w:rsidRPr="00F0297D">
        <w:rPr>
          <w:rFonts w:ascii="Times New Roman" w:hAnsi="Times New Roman"/>
        </w:rPr>
        <w:t xml:space="preserve">.  </w:t>
      </w:r>
      <w:r w:rsidR="00ED44F2" w:rsidRPr="00F0297D">
        <w:rPr>
          <w:rFonts w:ascii="Times New Roman" w:hAnsi="Times New Roman"/>
        </w:rPr>
        <w:t xml:space="preserve">В случае изменения лимитов бюджетных обязательств в текущем финансовом году на возмещение затрат </w:t>
      </w:r>
      <w:r w:rsidRPr="00F0297D">
        <w:rPr>
          <w:rFonts w:ascii="Times New Roman" w:hAnsi="Times New Roman"/>
        </w:rPr>
        <w:t>и (</w:t>
      </w:r>
      <w:r w:rsidR="00ED44F2" w:rsidRPr="00F0297D">
        <w:rPr>
          <w:rFonts w:ascii="Times New Roman" w:hAnsi="Times New Roman"/>
        </w:rPr>
        <w:t>или</w:t>
      </w:r>
      <w:r w:rsidRPr="00F0297D">
        <w:rPr>
          <w:rFonts w:ascii="Times New Roman" w:hAnsi="Times New Roman"/>
        </w:rPr>
        <w:t>)</w:t>
      </w:r>
      <w:r w:rsidR="00ED44F2" w:rsidRPr="00F0297D">
        <w:rPr>
          <w:rFonts w:ascii="Times New Roman" w:hAnsi="Times New Roman"/>
        </w:rPr>
        <w:t xml:space="preserve"> недополученных доходов в связи с предоставлением помывочных услуг в банях и душевых, расположенных на территории городского округа "Александровск-Сахалинский район" Администрация заключает с Получателем субси</w:t>
      </w:r>
      <w:r w:rsidRPr="00F0297D">
        <w:rPr>
          <w:rFonts w:ascii="Times New Roman" w:hAnsi="Times New Roman"/>
        </w:rPr>
        <w:t>дии дополнительное соглашение».</w:t>
      </w:r>
    </w:p>
    <w:p w14:paraId="03DF5CA7" w14:textId="6A16EA18" w:rsidR="00A86604" w:rsidRPr="00F0297D" w:rsidRDefault="00A86604" w:rsidP="007921D5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2.1</w:t>
      </w:r>
      <w:r w:rsidR="003833F4" w:rsidRPr="00F0297D">
        <w:rPr>
          <w:rFonts w:ascii="Times New Roman" w:hAnsi="Times New Roman"/>
        </w:rPr>
        <w:t>3</w:t>
      </w:r>
      <w:r w:rsidRPr="00F0297D">
        <w:rPr>
          <w:rFonts w:ascii="Times New Roman" w:hAnsi="Times New Roman"/>
        </w:rPr>
        <w:t xml:space="preserve">. Изменение заключенного </w:t>
      </w:r>
      <w:r w:rsidR="007921D5" w:rsidRPr="00F0297D">
        <w:rPr>
          <w:rFonts w:ascii="Times New Roman" w:hAnsi="Times New Roman"/>
        </w:rPr>
        <w:t>с</w:t>
      </w:r>
      <w:r w:rsidRPr="00F0297D">
        <w:rPr>
          <w:rFonts w:ascii="Times New Roman" w:hAnsi="Times New Roman"/>
        </w:rPr>
        <w:t>оглашения осуществляется по соглашению сторон и оформляется в виде дополнительного соглашения, являющегося неотъемлемой частью Соглашения и вступающего в действие после его подписания.</w:t>
      </w:r>
    </w:p>
    <w:p w14:paraId="03DF5CA8" w14:textId="77777777" w:rsidR="00A86604" w:rsidRPr="00F0297D" w:rsidRDefault="00A86604" w:rsidP="00A86604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F0297D">
        <w:rPr>
          <w:rFonts w:ascii="Times New Roman" w:hAnsi="Times New Roman"/>
        </w:rPr>
        <w:t>Обстоятельствами, предусматривающими изменение Соглашения, являются:</w:t>
      </w:r>
    </w:p>
    <w:p w14:paraId="03DF5CA9" w14:textId="77777777" w:rsidR="00A86604" w:rsidRPr="00F0297D" w:rsidRDefault="00A86604" w:rsidP="00A86604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F0297D">
        <w:rPr>
          <w:rFonts w:ascii="Times New Roman" w:hAnsi="Times New Roman"/>
        </w:rPr>
        <w:t>1) изменение размера субсидии в случае увеличения (уменьшения) главному распорядителю бюджетных средств ранее доведенных лимитов бюджетных обязательств на предоставление субсидии;</w:t>
      </w:r>
    </w:p>
    <w:p w14:paraId="03DF5CAA" w14:textId="77777777" w:rsidR="00A86604" w:rsidRPr="00F0297D" w:rsidRDefault="00A86604" w:rsidP="00A86604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2) изменение размера субсидии на основании обращения субъекта, содержащего финансово-экономическое обоснование данного изменения;</w:t>
      </w:r>
    </w:p>
    <w:p w14:paraId="03DF5CAB" w14:textId="77777777" w:rsidR="00A86604" w:rsidRPr="00F0297D" w:rsidRDefault="00A86604" w:rsidP="00A86604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F0297D">
        <w:rPr>
          <w:rFonts w:ascii="Times New Roman" w:hAnsi="Times New Roman"/>
        </w:rPr>
        <w:t>3) изменение платежных реквизитов сторон;</w:t>
      </w:r>
    </w:p>
    <w:p w14:paraId="03DF5CAC" w14:textId="77777777" w:rsidR="00A86604" w:rsidRPr="00F0297D" w:rsidRDefault="00A86604" w:rsidP="00A86604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F0297D">
        <w:rPr>
          <w:rFonts w:ascii="Times New Roman" w:hAnsi="Times New Roman"/>
        </w:rPr>
        <w:t>4) иные обстоятельства, связанные с необходимостью изменения Соглашения, согласованные сторонами.</w:t>
      </w:r>
    </w:p>
    <w:p w14:paraId="03DF5CAD" w14:textId="77777777" w:rsidR="00A86604" w:rsidRPr="00F0297D" w:rsidRDefault="00A86604" w:rsidP="00A86604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F0297D">
        <w:rPr>
          <w:rFonts w:ascii="Times New Roman" w:hAnsi="Times New Roman"/>
        </w:rPr>
        <w:t>Расторжение Соглашения осуществляется по соглашению сторон и оформляется в виде дополнительного соглашения, являющегося неотъемлемой частью Соглашения и вступающего в действие после его подписания. Расторжение Соглашения возможно в случае:</w:t>
      </w:r>
    </w:p>
    <w:p w14:paraId="03DF5CAE" w14:textId="77777777" w:rsidR="00A86604" w:rsidRPr="00F0297D" w:rsidRDefault="00A86604" w:rsidP="00A86604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F0297D">
        <w:rPr>
          <w:rFonts w:ascii="Times New Roman" w:hAnsi="Times New Roman"/>
        </w:rPr>
        <w:t>- ликвидации, банкротства или прекращения деятельности Получателя субсидии;</w:t>
      </w:r>
    </w:p>
    <w:p w14:paraId="03DF5CAF" w14:textId="77777777" w:rsidR="00A86604" w:rsidRPr="00F0297D" w:rsidRDefault="00A86604" w:rsidP="00A86604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F0297D">
        <w:rPr>
          <w:rFonts w:ascii="Times New Roman" w:hAnsi="Times New Roman"/>
        </w:rPr>
        <w:t>- нарушения Получателем субсидии условий и порядка предоставления субсидии, установленных договором и настоящим Порядком.</w:t>
      </w:r>
    </w:p>
    <w:p w14:paraId="03DF5CB0" w14:textId="3A884DEF" w:rsidR="00622851" w:rsidRPr="00F0297D" w:rsidRDefault="00622851" w:rsidP="0081581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2.1</w:t>
      </w:r>
      <w:r w:rsidR="003833F4" w:rsidRPr="00F0297D">
        <w:rPr>
          <w:rFonts w:ascii="Times New Roman" w:hAnsi="Times New Roman"/>
        </w:rPr>
        <w:t>4</w:t>
      </w:r>
      <w:r w:rsidRPr="00F0297D">
        <w:rPr>
          <w:rFonts w:ascii="Times New Roman" w:hAnsi="Times New Roman"/>
        </w:rPr>
        <w:t>. На основании заключенного Соглашения уполномоченный орган в течение 5 рабочих дней подготавливает проект распоряжения о предоставлении субсидии, и вносит его на рассмотрение мэру городского округа «Александровск-Сахалинский район».</w:t>
      </w:r>
    </w:p>
    <w:p w14:paraId="03DF5CB1" w14:textId="3327C187" w:rsidR="00622851" w:rsidRPr="00F0297D" w:rsidRDefault="007E1C59" w:rsidP="0081581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</w:t>
      </w:r>
      <w:r w:rsidR="00622851" w:rsidRPr="00F0297D">
        <w:rPr>
          <w:rFonts w:ascii="Times New Roman" w:hAnsi="Times New Roman"/>
        </w:rPr>
        <w:t>.</w:t>
      </w:r>
      <w:r w:rsidRPr="00F0297D">
        <w:rPr>
          <w:rFonts w:ascii="Times New Roman" w:hAnsi="Times New Roman"/>
        </w:rPr>
        <w:t>1</w:t>
      </w:r>
      <w:r w:rsidR="003833F4" w:rsidRPr="00F0297D">
        <w:rPr>
          <w:rFonts w:ascii="Times New Roman" w:hAnsi="Times New Roman"/>
        </w:rPr>
        <w:t>5.</w:t>
      </w:r>
      <w:r w:rsidR="00622851" w:rsidRPr="00F0297D">
        <w:rPr>
          <w:rFonts w:ascii="Times New Roman" w:hAnsi="Times New Roman"/>
        </w:rPr>
        <w:t xml:space="preserve"> Субсидия перечисляется главным распорядителем на основании заключенного Соглашения на расчетный счет, открытый получателем субсидии в учреждениях Центрального банка Российской Федерации или кредитных организациях, в течение 10 рабочих дней с момента издания распоряжения.</w:t>
      </w:r>
    </w:p>
    <w:p w14:paraId="03DF5CB2" w14:textId="37A0B5FD" w:rsidR="007E1C59" w:rsidRPr="00F0297D" w:rsidRDefault="007E1C59" w:rsidP="007E1C59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2.1</w:t>
      </w:r>
      <w:r w:rsidR="003833F4" w:rsidRPr="00F0297D">
        <w:rPr>
          <w:rFonts w:ascii="Times New Roman" w:hAnsi="Times New Roman"/>
        </w:rPr>
        <w:t>6</w:t>
      </w:r>
      <w:r w:rsidRPr="00F0297D">
        <w:rPr>
          <w:rFonts w:ascii="Times New Roman" w:hAnsi="Times New Roman"/>
        </w:rPr>
        <w:t>. Результаты предоставления субсидии в отчетном году оцениваются по количеству граждан, получивших услуги бань и душевых за год, в котором предоставлена субсидия.</w:t>
      </w:r>
    </w:p>
    <w:p w14:paraId="03DF5CB3" w14:textId="0D0AD572" w:rsidR="00A4536E" w:rsidRPr="00F0297D" w:rsidRDefault="007E1C59" w:rsidP="007E1C59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Оценка показателя осуществляется по данным, указанным получателем субсидии в отчетности, предоставленной в соответствии с разделом </w:t>
      </w:r>
      <w:r w:rsidR="00D9072D" w:rsidRPr="00F0297D">
        <w:rPr>
          <w:rFonts w:ascii="Times New Roman" w:hAnsi="Times New Roman"/>
        </w:rPr>
        <w:t>2.</w:t>
      </w:r>
      <w:r w:rsidR="002F3A8E" w:rsidRPr="00F0297D">
        <w:rPr>
          <w:rFonts w:ascii="Times New Roman" w:hAnsi="Times New Roman"/>
        </w:rPr>
        <w:t>2</w:t>
      </w:r>
      <w:r w:rsidRPr="00F0297D">
        <w:rPr>
          <w:rFonts w:ascii="Times New Roman" w:hAnsi="Times New Roman"/>
        </w:rPr>
        <w:t xml:space="preserve"> настоящего порядка, а также по журналу «Список посещаемости бани».</w:t>
      </w:r>
    </w:p>
    <w:p w14:paraId="03DF5CB4" w14:textId="77777777" w:rsidR="00A4536E" w:rsidRPr="00F0297D" w:rsidRDefault="00A4536E" w:rsidP="0099213C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</w:p>
    <w:p w14:paraId="03DF5CB6" w14:textId="77777777" w:rsidR="0099213C" w:rsidRPr="00F0297D" w:rsidRDefault="00086927" w:rsidP="0099213C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r w:rsidRPr="00F0297D">
        <w:rPr>
          <w:rFonts w:ascii="Times New Roman" w:hAnsi="Times New Roman"/>
          <w:b/>
        </w:rPr>
        <w:t>3</w:t>
      </w:r>
      <w:r w:rsidR="0099213C" w:rsidRPr="00F0297D">
        <w:rPr>
          <w:rFonts w:ascii="Times New Roman" w:hAnsi="Times New Roman"/>
          <w:b/>
        </w:rPr>
        <w:t xml:space="preserve">. </w:t>
      </w:r>
      <w:r w:rsidRPr="00F0297D">
        <w:rPr>
          <w:rFonts w:ascii="Times New Roman" w:hAnsi="Times New Roman"/>
          <w:b/>
        </w:rPr>
        <w:t>Требования в части предоставления отчетности, о</w:t>
      </w:r>
      <w:r w:rsidR="0099213C" w:rsidRPr="00F0297D">
        <w:rPr>
          <w:rFonts w:ascii="Times New Roman" w:hAnsi="Times New Roman"/>
          <w:b/>
        </w:rPr>
        <w:t>существлени</w:t>
      </w:r>
      <w:r w:rsidRPr="00F0297D">
        <w:rPr>
          <w:rFonts w:ascii="Times New Roman" w:hAnsi="Times New Roman"/>
          <w:b/>
        </w:rPr>
        <w:t>я</w:t>
      </w:r>
      <w:r w:rsidR="0099213C" w:rsidRPr="00F0297D">
        <w:rPr>
          <w:rFonts w:ascii="Times New Roman" w:hAnsi="Times New Roman"/>
          <w:b/>
        </w:rPr>
        <w:t xml:space="preserve"> контроля</w:t>
      </w:r>
      <w:r w:rsidRPr="00F0297D">
        <w:rPr>
          <w:rFonts w:ascii="Times New Roman" w:hAnsi="Times New Roman"/>
          <w:b/>
        </w:rPr>
        <w:t xml:space="preserve"> (мониторинга) за соблюдением условий</w:t>
      </w:r>
    </w:p>
    <w:p w14:paraId="03DF5CB7" w14:textId="77777777" w:rsidR="0099213C" w:rsidRPr="00F0297D" w:rsidRDefault="0099213C" w:rsidP="0099213C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proofErr w:type="gramStart"/>
      <w:r w:rsidRPr="00F0297D">
        <w:rPr>
          <w:rFonts w:ascii="Times New Roman" w:hAnsi="Times New Roman"/>
          <w:b/>
        </w:rPr>
        <w:t>и</w:t>
      </w:r>
      <w:proofErr w:type="gramEnd"/>
      <w:r w:rsidR="00086927" w:rsidRPr="00F0297D">
        <w:rPr>
          <w:rFonts w:ascii="Times New Roman" w:hAnsi="Times New Roman"/>
          <w:b/>
        </w:rPr>
        <w:t xml:space="preserve"> порядка предоставления субсидий и ответственности за их нарушения.</w:t>
      </w:r>
    </w:p>
    <w:p w14:paraId="03DF5CB8" w14:textId="77777777" w:rsidR="0099213C" w:rsidRPr="00F0297D" w:rsidRDefault="0099213C" w:rsidP="0099213C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</w:p>
    <w:p w14:paraId="03DF5CB9" w14:textId="134A0159" w:rsidR="00CB3D43" w:rsidRPr="00F0297D" w:rsidRDefault="00CB3D43" w:rsidP="00CB3D4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lastRenderedPageBreak/>
        <w:t>3.1. Получатель в срок до 01 февраля года, следующего за отчетным годом, предоставляет в уполномоченный орган информацию о количестве граждан, получивших услуги бань и душевых за год, в котором предоставлена субсидия.</w:t>
      </w:r>
      <w:r w:rsidR="00976399" w:rsidRPr="00F0297D">
        <w:rPr>
          <w:rFonts w:ascii="Times New Roman" w:hAnsi="Times New Roman"/>
        </w:rPr>
        <w:t xml:space="preserve"> </w:t>
      </w:r>
    </w:p>
    <w:p w14:paraId="03DF5CBA" w14:textId="77777777" w:rsidR="008F1CFF" w:rsidRPr="00F0297D" w:rsidRDefault="00CB3D43" w:rsidP="00CB3D4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3.2. Отчетность, указанная в пункте 3.1 настоящего порядка, предоставляется по форме, определенной типовыми формами соглашений, установленными </w:t>
      </w:r>
      <w:r w:rsidR="00A86F38" w:rsidRPr="00F0297D">
        <w:rPr>
          <w:rFonts w:ascii="Times New Roman" w:hAnsi="Times New Roman"/>
        </w:rPr>
        <w:t>финансовым управлением городского округа «Александровск-Сахалинский район»</w:t>
      </w:r>
      <w:r w:rsidRPr="00F0297D">
        <w:rPr>
          <w:rFonts w:ascii="Times New Roman" w:hAnsi="Times New Roman"/>
        </w:rPr>
        <w:t>.</w:t>
      </w:r>
    </w:p>
    <w:p w14:paraId="03DF5CBB" w14:textId="7BB21858" w:rsidR="00417D94" w:rsidRPr="00F0297D" w:rsidRDefault="00E01718" w:rsidP="00E01718">
      <w:pPr>
        <w:autoSpaceDE w:val="0"/>
        <w:autoSpaceDN w:val="0"/>
        <w:adjustRightInd w:val="0"/>
        <w:ind w:firstLine="709"/>
        <w:rPr>
          <w:rFonts w:ascii="Times New Roman" w:eastAsia="Calibri" w:hAnsi="Times New Roman"/>
        </w:rPr>
      </w:pPr>
      <w:bookmarkStart w:id="0" w:name="_Hlk126943421"/>
      <w:r w:rsidRPr="00F0297D">
        <w:rPr>
          <w:rFonts w:ascii="Times New Roman" w:eastAsia="Calibri" w:hAnsi="Times New Roman"/>
        </w:rPr>
        <w:t>3</w:t>
      </w:r>
      <w:r w:rsidR="00417D94" w:rsidRPr="00F0297D">
        <w:rPr>
          <w:rFonts w:ascii="Times New Roman" w:eastAsia="Calibri" w:hAnsi="Times New Roman"/>
        </w:rPr>
        <w:t>.</w:t>
      </w:r>
      <w:r w:rsidRPr="00F0297D">
        <w:rPr>
          <w:rFonts w:ascii="Times New Roman" w:eastAsia="Calibri" w:hAnsi="Times New Roman"/>
        </w:rPr>
        <w:t>3</w:t>
      </w:r>
      <w:r w:rsidR="00417D94" w:rsidRPr="00F0297D">
        <w:rPr>
          <w:rFonts w:ascii="Times New Roman" w:eastAsia="Calibri" w:hAnsi="Times New Roman"/>
        </w:rPr>
        <w:t xml:space="preserve">. Главный распорядитель бюджетных средств, предоставляющий субсидии, осуществляет в отношении получателей субсидий проверки соблюдения ими порядка и условий предоставления субсидий, в том числе части достижения результатов их предоставления, а также  проверок органом  муниципального финансового контроля в соответствии со </w:t>
      </w:r>
      <w:hyperlink r:id="rId11" w:history="1">
        <w:r w:rsidR="00417D94" w:rsidRPr="00F0297D">
          <w:rPr>
            <w:rStyle w:val="ae"/>
            <w:rFonts w:ascii="Times New Roman" w:eastAsia="Calibri" w:hAnsi="Times New Roman"/>
          </w:rPr>
          <w:t>статьями 268.1</w:t>
        </w:r>
      </w:hyperlink>
      <w:r w:rsidR="00417D94" w:rsidRPr="00F0297D">
        <w:rPr>
          <w:rFonts w:ascii="Times New Roman" w:eastAsia="Calibri" w:hAnsi="Times New Roman"/>
        </w:rPr>
        <w:t xml:space="preserve"> и </w:t>
      </w:r>
      <w:hyperlink r:id="rId12" w:history="1">
        <w:r w:rsidR="00417D94" w:rsidRPr="00F0297D">
          <w:rPr>
            <w:rStyle w:val="ae"/>
            <w:rFonts w:ascii="Times New Roman" w:eastAsia="Calibri" w:hAnsi="Times New Roman"/>
          </w:rPr>
          <w:t>269.2</w:t>
        </w:r>
      </w:hyperlink>
      <w:r w:rsidR="00417D94" w:rsidRPr="00F0297D">
        <w:rPr>
          <w:rFonts w:ascii="Times New Roman" w:eastAsia="Calibri" w:hAnsi="Times New Roman"/>
        </w:rPr>
        <w:t xml:space="preserve"> Бюджетного Кодекса Российской Федерации.</w:t>
      </w:r>
      <w:r w:rsidR="00BE0388" w:rsidRPr="00F0297D">
        <w:rPr>
          <w:rFonts w:ascii="Times New Roman" w:eastAsia="Calibri" w:hAnsi="Times New Roman"/>
        </w:rPr>
        <w:t xml:space="preserve"> </w:t>
      </w:r>
    </w:p>
    <w:bookmarkEnd w:id="0"/>
    <w:p w14:paraId="03DF5CBC" w14:textId="77777777" w:rsidR="00417D94" w:rsidRPr="00F0297D" w:rsidRDefault="00E01718" w:rsidP="00E01718">
      <w:pPr>
        <w:autoSpaceDE w:val="0"/>
        <w:autoSpaceDN w:val="0"/>
        <w:adjustRightInd w:val="0"/>
        <w:ind w:firstLine="709"/>
        <w:rPr>
          <w:rFonts w:ascii="Times New Roman" w:eastAsia="Calibri" w:hAnsi="Times New Roman"/>
        </w:rPr>
      </w:pPr>
      <w:r w:rsidRPr="00F0297D">
        <w:rPr>
          <w:rFonts w:ascii="Times New Roman" w:eastAsia="Calibri" w:hAnsi="Times New Roman"/>
        </w:rPr>
        <w:t>3</w:t>
      </w:r>
      <w:r w:rsidR="00417D94" w:rsidRPr="00F0297D">
        <w:rPr>
          <w:rFonts w:ascii="Times New Roman" w:eastAsia="Calibri" w:hAnsi="Times New Roman"/>
        </w:rPr>
        <w:t>.</w:t>
      </w:r>
      <w:r w:rsidRPr="00F0297D">
        <w:rPr>
          <w:rFonts w:ascii="Times New Roman" w:eastAsia="Calibri" w:hAnsi="Times New Roman"/>
        </w:rPr>
        <w:t>4</w:t>
      </w:r>
      <w:r w:rsidR="00417D94" w:rsidRPr="00F0297D">
        <w:rPr>
          <w:rFonts w:ascii="Times New Roman" w:eastAsia="Calibri" w:hAnsi="Times New Roman"/>
        </w:rPr>
        <w:t>. Мониторинг достижения результатов предоставления субсидии проводится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14:paraId="03DF5CBD" w14:textId="77777777" w:rsidR="00417D94" w:rsidRPr="00F0297D" w:rsidRDefault="00E01718" w:rsidP="00E01718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3</w:t>
      </w:r>
      <w:r w:rsidR="00417D94" w:rsidRPr="00F0297D">
        <w:rPr>
          <w:rFonts w:ascii="Times New Roman" w:hAnsi="Times New Roman"/>
        </w:rPr>
        <w:t>.</w:t>
      </w:r>
      <w:r w:rsidRPr="00F0297D">
        <w:rPr>
          <w:rFonts w:ascii="Times New Roman" w:hAnsi="Times New Roman"/>
        </w:rPr>
        <w:t>5</w:t>
      </w:r>
      <w:r w:rsidR="00417D94" w:rsidRPr="00F0297D">
        <w:rPr>
          <w:rFonts w:ascii="Times New Roman" w:hAnsi="Times New Roman"/>
        </w:rPr>
        <w:t xml:space="preserve">. В случае нарушения получателем субсидии условий и порядка предоставления субсидии, выявленного по фактам проверок, проведенных Главным распорядителем и органами государственного (муниципального) финансового контроля, а также в случае </w:t>
      </w:r>
      <w:proofErr w:type="spellStart"/>
      <w:r w:rsidR="00417D94" w:rsidRPr="00F0297D">
        <w:rPr>
          <w:rFonts w:ascii="Times New Roman" w:hAnsi="Times New Roman"/>
        </w:rPr>
        <w:t>недостижения</w:t>
      </w:r>
      <w:proofErr w:type="spellEnd"/>
      <w:r w:rsidR="00417D94" w:rsidRPr="00F0297D">
        <w:rPr>
          <w:rFonts w:ascii="Times New Roman" w:hAnsi="Times New Roman"/>
        </w:rPr>
        <w:t xml:space="preserve"> получателем субсидии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решение о предоставлении субсидии аннулируется, Соглашение подлежит расторжению в одностороннем порядке по инициативе Главного распорядителя, а перечисленная субсидия в полном объеме подлежит возврату в бюджет городского округа "Александровск-Сахалинский район" в течение 20 рабочих дней с даты предъявления получателю субсидии требования об обеспечении возврата средств субсидии.</w:t>
      </w:r>
    </w:p>
    <w:p w14:paraId="03DF5CBE" w14:textId="60DF5C92" w:rsidR="00417D94" w:rsidRPr="00F0297D" w:rsidRDefault="00E01718" w:rsidP="00E01718">
      <w:pPr>
        <w:autoSpaceDE w:val="0"/>
        <w:autoSpaceDN w:val="0"/>
        <w:adjustRightInd w:val="0"/>
        <w:ind w:firstLine="709"/>
        <w:rPr>
          <w:rFonts w:ascii="Times New Roman" w:eastAsia="Calibri" w:hAnsi="Times New Roman"/>
        </w:rPr>
      </w:pPr>
      <w:r w:rsidRPr="00F0297D">
        <w:rPr>
          <w:rFonts w:ascii="Times New Roman" w:eastAsia="Calibri" w:hAnsi="Times New Roman"/>
        </w:rPr>
        <w:t>3</w:t>
      </w:r>
      <w:r w:rsidR="00417D94" w:rsidRPr="00F0297D">
        <w:rPr>
          <w:rFonts w:ascii="Times New Roman" w:eastAsia="Calibri" w:hAnsi="Times New Roman"/>
        </w:rPr>
        <w:t>.</w:t>
      </w:r>
      <w:r w:rsidRPr="00F0297D">
        <w:rPr>
          <w:rFonts w:ascii="Times New Roman" w:eastAsia="Calibri" w:hAnsi="Times New Roman"/>
        </w:rPr>
        <w:t>6</w:t>
      </w:r>
      <w:r w:rsidR="00417D94" w:rsidRPr="00F0297D">
        <w:rPr>
          <w:rFonts w:ascii="Times New Roman" w:eastAsia="Calibri" w:hAnsi="Times New Roman"/>
        </w:rPr>
        <w:t xml:space="preserve">. Требование об обеспечении возврата средств субсидии в бюджет городского округа </w:t>
      </w:r>
      <w:r w:rsidR="00DF1266" w:rsidRPr="00F0297D">
        <w:rPr>
          <w:rFonts w:ascii="Times New Roman" w:eastAsia="Calibri" w:hAnsi="Times New Roman"/>
        </w:rPr>
        <w:t>«</w:t>
      </w:r>
      <w:r w:rsidR="00417D94" w:rsidRPr="00F0297D">
        <w:rPr>
          <w:rFonts w:ascii="Times New Roman" w:eastAsia="Calibri" w:hAnsi="Times New Roman"/>
        </w:rPr>
        <w:t>Александровск-Сахалинский район</w:t>
      </w:r>
      <w:r w:rsidR="00DF1266" w:rsidRPr="00F0297D">
        <w:rPr>
          <w:rFonts w:ascii="Times New Roman" w:eastAsia="Calibri" w:hAnsi="Times New Roman"/>
        </w:rPr>
        <w:t>»</w:t>
      </w:r>
      <w:r w:rsidR="00417D94" w:rsidRPr="00F0297D">
        <w:rPr>
          <w:rFonts w:ascii="Times New Roman" w:eastAsia="Calibri" w:hAnsi="Times New Roman"/>
        </w:rPr>
        <w:t xml:space="preserve"> подготавливается главным распорядителем в письменной форме в течение 3 рабочих дней со дня проведения проверки и установления фактов, с указанием получателя субсидии, платежных реквизитов, срока возврата и суммы субсидии, подлежащей возврату.</w:t>
      </w:r>
    </w:p>
    <w:p w14:paraId="03DF5CBF" w14:textId="77777777" w:rsidR="00417D94" w:rsidRPr="00F0297D" w:rsidRDefault="00E01718" w:rsidP="00E01718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3</w:t>
      </w:r>
      <w:r w:rsidR="00417D94" w:rsidRPr="00F0297D">
        <w:rPr>
          <w:rFonts w:ascii="Times New Roman" w:hAnsi="Times New Roman"/>
        </w:rPr>
        <w:t>.</w:t>
      </w:r>
      <w:r w:rsidRPr="00F0297D">
        <w:rPr>
          <w:rFonts w:ascii="Times New Roman" w:hAnsi="Times New Roman"/>
        </w:rPr>
        <w:t>7</w:t>
      </w:r>
      <w:r w:rsidR="00417D94" w:rsidRPr="00F0297D">
        <w:rPr>
          <w:rFonts w:ascii="Times New Roman" w:hAnsi="Times New Roman"/>
        </w:rPr>
        <w:t xml:space="preserve">. Требование о возврате субсидии вручается получателю субсидии (законному представителю) лично или направляется заказным письмом с уведомлением о вручении. </w:t>
      </w:r>
    </w:p>
    <w:p w14:paraId="03DF5CC0" w14:textId="77777777" w:rsidR="00417D94" w:rsidRPr="00F0297D" w:rsidRDefault="00E01718" w:rsidP="00E01718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3</w:t>
      </w:r>
      <w:r w:rsidR="00417D94" w:rsidRPr="00F0297D">
        <w:rPr>
          <w:rFonts w:ascii="Times New Roman" w:hAnsi="Times New Roman"/>
        </w:rPr>
        <w:t>.</w:t>
      </w:r>
      <w:r w:rsidRPr="00F0297D">
        <w:rPr>
          <w:rFonts w:ascii="Times New Roman" w:hAnsi="Times New Roman"/>
        </w:rPr>
        <w:t>8</w:t>
      </w:r>
      <w:r w:rsidR="00417D94" w:rsidRPr="00F0297D">
        <w:rPr>
          <w:rFonts w:ascii="Times New Roman" w:hAnsi="Times New Roman"/>
        </w:rPr>
        <w:t>. Субсидия подлежит возврату в полном объеме в течение 15 рабочих дней с момента получения соответствующего письменного требования от главного распорядителя бюджетных средств.</w:t>
      </w:r>
    </w:p>
    <w:p w14:paraId="03DF5CC1" w14:textId="77777777" w:rsidR="00417D94" w:rsidRPr="00F0297D" w:rsidRDefault="00E01718" w:rsidP="00E01718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3</w:t>
      </w:r>
      <w:r w:rsidR="00417D94" w:rsidRPr="00F0297D">
        <w:rPr>
          <w:rFonts w:ascii="Times New Roman" w:hAnsi="Times New Roman"/>
        </w:rPr>
        <w:t>.</w:t>
      </w:r>
      <w:r w:rsidRPr="00F0297D">
        <w:rPr>
          <w:rFonts w:ascii="Times New Roman" w:hAnsi="Times New Roman"/>
        </w:rPr>
        <w:t>9</w:t>
      </w:r>
      <w:r w:rsidR="00417D94" w:rsidRPr="00F0297D">
        <w:rPr>
          <w:rFonts w:ascii="Times New Roman" w:hAnsi="Times New Roman"/>
        </w:rPr>
        <w:t xml:space="preserve">. В случае отказа от добровольного исполнения предъявленных требований в указанный выше срок суммы субсидии, подлежащие возврату, взыскиваются в судебном порядке. </w:t>
      </w:r>
    </w:p>
    <w:p w14:paraId="03DF5CC2" w14:textId="7B84D2F3" w:rsidR="00417D94" w:rsidRPr="00F0297D" w:rsidRDefault="00E01718" w:rsidP="00E01718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3</w:t>
      </w:r>
      <w:r w:rsidR="00417D94" w:rsidRPr="00F0297D">
        <w:rPr>
          <w:rFonts w:ascii="Times New Roman" w:hAnsi="Times New Roman"/>
        </w:rPr>
        <w:t>.</w:t>
      </w:r>
      <w:r w:rsidRPr="00F0297D">
        <w:rPr>
          <w:rFonts w:ascii="Times New Roman" w:hAnsi="Times New Roman"/>
        </w:rPr>
        <w:t>10</w:t>
      </w:r>
      <w:r w:rsidR="00417D94" w:rsidRPr="00F0297D">
        <w:rPr>
          <w:rFonts w:ascii="Times New Roman" w:hAnsi="Times New Roman"/>
        </w:rPr>
        <w:t xml:space="preserve">. Остаток субсидии, не использованный </w:t>
      </w:r>
      <w:r w:rsidR="0037675E" w:rsidRPr="00F0297D">
        <w:rPr>
          <w:rFonts w:ascii="Times New Roman" w:hAnsi="Times New Roman"/>
        </w:rPr>
        <w:t>Получателем</w:t>
      </w:r>
      <w:r w:rsidR="00417D94" w:rsidRPr="00F0297D">
        <w:rPr>
          <w:rFonts w:ascii="Times New Roman" w:hAnsi="Times New Roman"/>
        </w:rPr>
        <w:t xml:space="preserve"> в отчетном финансовом году (год предоставления Субсидии), подлежит возврату в срок до 20 января финансового года, следующего за отчетным, путем перечисления </w:t>
      </w:r>
      <w:r w:rsidR="00311E70" w:rsidRPr="00F0297D">
        <w:rPr>
          <w:rFonts w:ascii="Times New Roman" w:hAnsi="Times New Roman"/>
        </w:rPr>
        <w:t>Получателем</w:t>
      </w:r>
      <w:r w:rsidR="00417D94" w:rsidRPr="00F0297D">
        <w:rPr>
          <w:rFonts w:ascii="Times New Roman" w:hAnsi="Times New Roman"/>
        </w:rPr>
        <w:t xml:space="preserve"> субсидии на лицевой счет Администрации. При </w:t>
      </w:r>
      <w:proofErr w:type="gramStart"/>
      <w:r w:rsidR="00417D94" w:rsidRPr="00F0297D">
        <w:rPr>
          <w:rFonts w:ascii="Times New Roman" w:hAnsi="Times New Roman"/>
        </w:rPr>
        <w:t>не</w:t>
      </w:r>
      <w:r w:rsidR="00E73809" w:rsidRPr="00F0297D">
        <w:rPr>
          <w:rFonts w:ascii="Times New Roman" w:hAnsi="Times New Roman"/>
        </w:rPr>
        <w:t xml:space="preserve"> </w:t>
      </w:r>
      <w:r w:rsidR="00417D94" w:rsidRPr="00F0297D">
        <w:rPr>
          <w:rFonts w:ascii="Times New Roman" w:hAnsi="Times New Roman"/>
        </w:rPr>
        <w:t xml:space="preserve">поступлении </w:t>
      </w:r>
      <w:proofErr w:type="gramEnd"/>
      <w:r w:rsidR="00417D94" w:rsidRPr="00F0297D">
        <w:rPr>
          <w:rFonts w:ascii="Times New Roman" w:hAnsi="Times New Roman"/>
        </w:rPr>
        <w:t xml:space="preserve">от </w:t>
      </w:r>
      <w:r w:rsidR="000D0A89" w:rsidRPr="00F0297D">
        <w:rPr>
          <w:rFonts w:ascii="Times New Roman" w:hAnsi="Times New Roman"/>
        </w:rPr>
        <w:t>Получателя</w:t>
      </w:r>
      <w:r w:rsidR="00417D94" w:rsidRPr="00F0297D">
        <w:rPr>
          <w:rFonts w:ascii="Times New Roman" w:hAnsi="Times New Roman"/>
        </w:rPr>
        <w:t xml:space="preserve"> субсидии в указанный срок субсидия взыскивается в судебном порядке.</w:t>
      </w:r>
    </w:p>
    <w:p w14:paraId="03DF5CC3" w14:textId="77777777" w:rsidR="00417D94" w:rsidRPr="00F0297D" w:rsidRDefault="00E01718" w:rsidP="00E01718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3</w:t>
      </w:r>
      <w:r w:rsidR="00417D94" w:rsidRPr="00F0297D">
        <w:rPr>
          <w:rFonts w:ascii="Times New Roman" w:hAnsi="Times New Roman"/>
        </w:rPr>
        <w:t>.1</w:t>
      </w:r>
      <w:r w:rsidRPr="00F0297D">
        <w:rPr>
          <w:rFonts w:ascii="Times New Roman" w:hAnsi="Times New Roman"/>
        </w:rPr>
        <w:t>1</w:t>
      </w:r>
      <w:r w:rsidR="00417D94" w:rsidRPr="00F0297D">
        <w:rPr>
          <w:rFonts w:ascii="Times New Roman" w:hAnsi="Times New Roman"/>
        </w:rPr>
        <w:t xml:space="preserve">. Получатель субсидии несет ответственность за достоверность предоставленных главному распорядителю бюджетных средств документов, за несоблюдение настоящего Порядка и нецелевое использование средств субсидии, в соответствии с действующим законодательством Российской Федерации. </w:t>
      </w:r>
    </w:p>
    <w:p w14:paraId="03DF5CC4" w14:textId="77777777" w:rsidR="00417D94" w:rsidRPr="00F0297D" w:rsidRDefault="00E01718" w:rsidP="00E01718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F0297D">
        <w:rPr>
          <w:rFonts w:ascii="Times New Roman" w:hAnsi="Times New Roman"/>
        </w:rPr>
        <w:t>3</w:t>
      </w:r>
      <w:r w:rsidR="00417D94" w:rsidRPr="00F0297D">
        <w:rPr>
          <w:rFonts w:ascii="Times New Roman" w:hAnsi="Times New Roman"/>
        </w:rPr>
        <w:t>.1</w:t>
      </w:r>
      <w:r w:rsidRPr="00F0297D">
        <w:rPr>
          <w:rFonts w:ascii="Times New Roman" w:hAnsi="Times New Roman"/>
        </w:rPr>
        <w:t>2</w:t>
      </w:r>
      <w:r w:rsidR="00417D94" w:rsidRPr="00F0297D">
        <w:rPr>
          <w:rFonts w:ascii="Times New Roman" w:hAnsi="Times New Roman"/>
        </w:rPr>
        <w:t xml:space="preserve">. Решение Администрации, а также действие (бездействие) должностных лиц Администрации могут быть обжалованы в Порядке, установленным действующим законодательством Российской Федерации. </w:t>
      </w:r>
    </w:p>
    <w:p w14:paraId="5C0F5EC9" w14:textId="77777777" w:rsidR="00CD4791" w:rsidRDefault="00CD4791" w:rsidP="00C46D1A">
      <w:pPr>
        <w:jc w:val="right"/>
        <w:rPr>
          <w:rFonts w:ascii="Times New Roman" w:hAnsi="Times New Roman"/>
        </w:rPr>
      </w:pPr>
    </w:p>
    <w:p w14:paraId="6C7DFBAE" w14:textId="77777777" w:rsidR="00CD4791" w:rsidRDefault="00CD4791" w:rsidP="00C46D1A">
      <w:pPr>
        <w:jc w:val="right"/>
        <w:rPr>
          <w:rFonts w:ascii="Times New Roman" w:hAnsi="Times New Roman"/>
        </w:rPr>
      </w:pPr>
    </w:p>
    <w:p w14:paraId="78F2675B" w14:textId="77777777" w:rsidR="00CD4791" w:rsidRDefault="00CD4791" w:rsidP="00C46D1A">
      <w:pPr>
        <w:jc w:val="right"/>
        <w:rPr>
          <w:rFonts w:ascii="Times New Roman" w:hAnsi="Times New Roman"/>
        </w:rPr>
      </w:pPr>
    </w:p>
    <w:p w14:paraId="03DF5CD3" w14:textId="77777777" w:rsidR="00324ABD" w:rsidRPr="00F0297D" w:rsidRDefault="00C46D1A" w:rsidP="00C46D1A">
      <w:pPr>
        <w:jc w:val="right"/>
        <w:rPr>
          <w:rFonts w:ascii="Times New Roman" w:hAnsi="Times New Roman"/>
          <w:sz w:val="22"/>
        </w:rPr>
      </w:pPr>
      <w:r w:rsidRPr="00F0297D">
        <w:rPr>
          <w:rFonts w:ascii="Times New Roman" w:hAnsi="Times New Roman"/>
          <w:sz w:val="22"/>
        </w:rPr>
        <w:lastRenderedPageBreak/>
        <w:t xml:space="preserve">Приложение № 1                                                                                                                                                                                                                                 </w:t>
      </w:r>
    </w:p>
    <w:p w14:paraId="03DF5CD4" w14:textId="77777777" w:rsidR="00324ABD" w:rsidRPr="00F0297D" w:rsidRDefault="00324ABD" w:rsidP="00C46D1A">
      <w:pPr>
        <w:jc w:val="right"/>
        <w:rPr>
          <w:rFonts w:ascii="Times New Roman" w:hAnsi="Times New Roman"/>
          <w:sz w:val="22"/>
        </w:rPr>
      </w:pPr>
    </w:p>
    <w:p w14:paraId="03DF5CD5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к</w:t>
      </w:r>
      <w:proofErr w:type="gramEnd"/>
      <w:r w:rsidRPr="00F0297D">
        <w:rPr>
          <w:rFonts w:ascii="Times New Roman" w:hAnsi="Times New Roman"/>
          <w:sz w:val="22"/>
        </w:rPr>
        <w:t xml:space="preserve"> Порядку предоставления субсидии </w:t>
      </w:r>
    </w:p>
    <w:p w14:paraId="03DF5CD6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на</w:t>
      </w:r>
      <w:proofErr w:type="gramEnd"/>
      <w:r w:rsidRPr="00F0297D">
        <w:rPr>
          <w:rFonts w:ascii="Times New Roman" w:hAnsi="Times New Roman"/>
          <w:sz w:val="22"/>
        </w:rPr>
        <w:t xml:space="preserve"> возмещение затрат </w:t>
      </w:r>
      <w:r w:rsidR="00CE27E3" w:rsidRPr="00F0297D">
        <w:rPr>
          <w:rFonts w:ascii="Times New Roman" w:hAnsi="Times New Roman"/>
          <w:sz w:val="22"/>
        </w:rPr>
        <w:t>и (</w:t>
      </w:r>
      <w:r w:rsidRPr="00F0297D">
        <w:rPr>
          <w:rFonts w:ascii="Times New Roman" w:hAnsi="Times New Roman"/>
          <w:sz w:val="22"/>
        </w:rPr>
        <w:t>или</w:t>
      </w:r>
      <w:r w:rsidR="00CE27E3" w:rsidRPr="00F0297D">
        <w:rPr>
          <w:rFonts w:ascii="Times New Roman" w:hAnsi="Times New Roman"/>
          <w:sz w:val="22"/>
        </w:rPr>
        <w:t>)</w:t>
      </w:r>
      <w:r w:rsidRPr="00F0297D">
        <w:rPr>
          <w:rFonts w:ascii="Times New Roman" w:hAnsi="Times New Roman"/>
          <w:sz w:val="22"/>
        </w:rPr>
        <w:t xml:space="preserve"> недополученных </w:t>
      </w:r>
    </w:p>
    <w:p w14:paraId="03DF5CD7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доходов</w:t>
      </w:r>
      <w:proofErr w:type="gramEnd"/>
      <w:r w:rsidRPr="00F0297D">
        <w:rPr>
          <w:rFonts w:ascii="Times New Roman" w:hAnsi="Times New Roman"/>
          <w:sz w:val="22"/>
        </w:rPr>
        <w:t xml:space="preserve"> в связи с предоставлением  помывочных </w:t>
      </w:r>
    </w:p>
    <w:p w14:paraId="03DF5CD8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bookmarkStart w:id="1" w:name="_GoBack"/>
      <w:bookmarkEnd w:id="1"/>
      <w:proofErr w:type="gramStart"/>
      <w:r w:rsidRPr="00F0297D">
        <w:rPr>
          <w:rFonts w:ascii="Times New Roman" w:hAnsi="Times New Roman"/>
          <w:sz w:val="22"/>
        </w:rPr>
        <w:t>услуг</w:t>
      </w:r>
      <w:proofErr w:type="gramEnd"/>
      <w:r w:rsidRPr="00F0297D">
        <w:rPr>
          <w:rFonts w:ascii="Times New Roman" w:hAnsi="Times New Roman"/>
          <w:sz w:val="22"/>
        </w:rPr>
        <w:t xml:space="preserve"> в банях и душевых, расположенных </w:t>
      </w:r>
    </w:p>
    <w:p w14:paraId="03DF5CD9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на</w:t>
      </w:r>
      <w:proofErr w:type="gramEnd"/>
      <w:r w:rsidRPr="00F0297D">
        <w:rPr>
          <w:rFonts w:ascii="Times New Roman" w:hAnsi="Times New Roman"/>
          <w:sz w:val="22"/>
        </w:rPr>
        <w:t xml:space="preserve"> территории городского округа </w:t>
      </w:r>
    </w:p>
    <w:p w14:paraId="03DF5CDA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r w:rsidRPr="00F0297D">
        <w:rPr>
          <w:rFonts w:ascii="Times New Roman" w:hAnsi="Times New Roman"/>
          <w:sz w:val="22"/>
        </w:rPr>
        <w:t>«Александровск-Сахалинский район»</w:t>
      </w:r>
    </w:p>
    <w:p w14:paraId="03DF5CDB" w14:textId="77777777" w:rsidR="00C46D1A" w:rsidRPr="00C46D1A" w:rsidRDefault="00C46D1A" w:rsidP="00C46D1A">
      <w:pPr>
        <w:jc w:val="right"/>
        <w:rPr>
          <w:sz w:val="26"/>
          <w:szCs w:val="26"/>
        </w:rPr>
      </w:pPr>
    </w:p>
    <w:p w14:paraId="03DF5CDC" w14:textId="77777777" w:rsidR="00C46D1A" w:rsidRPr="00C46D1A" w:rsidRDefault="00C46D1A" w:rsidP="00C46D1A">
      <w:pPr>
        <w:rPr>
          <w:sz w:val="26"/>
          <w:szCs w:val="26"/>
        </w:rPr>
      </w:pPr>
    </w:p>
    <w:p w14:paraId="03DF5CDD" w14:textId="77777777" w:rsidR="00C46D1A" w:rsidRPr="00F0297D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F0297D">
        <w:rPr>
          <w:rFonts w:ascii="Times New Roman" w:hAnsi="Times New Roman"/>
        </w:rPr>
        <w:t xml:space="preserve">Заявка </w:t>
      </w:r>
    </w:p>
    <w:p w14:paraId="03DF5CDE" w14:textId="77777777" w:rsidR="00C46D1A" w:rsidRPr="00F0297D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proofErr w:type="gramStart"/>
      <w:r w:rsidRPr="00F0297D">
        <w:rPr>
          <w:rFonts w:ascii="Times New Roman" w:hAnsi="Times New Roman"/>
        </w:rPr>
        <w:t>на</w:t>
      </w:r>
      <w:proofErr w:type="gramEnd"/>
      <w:r w:rsidRPr="00F0297D">
        <w:rPr>
          <w:rFonts w:ascii="Times New Roman" w:hAnsi="Times New Roman"/>
        </w:rPr>
        <w:t xml:space="preserve"> получение субсидий</w:t>
      </w:r>
    </w:p>
    <w:p w14:paraId="03DF5CDF" w14:textId="77777777" w:rsidR="00C46D1A" w:rsidRPr="00CE27E3" w:rsidRDefault="00C46D1A" w:rsidP="00C46D1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0297D">
        <w:rPr>
          <w:rFonts w:ascii="Times New Roman" w:hAnsi="Times New Roman"/>
        </w:rPr>
        <w:t>на</w:t>
      </w:r>
      <w:proofErr w:type="gramEnd"/>
      <w:r w:rsidRPr="00F0297D">
        <w:rPr>
          <w:rFonts w:ascii="Times New Roman" w:hAnsi="Times New Roman"/>
        </w:rPr>
        <w:t xml:space="preserve"> возмещение затрат или недополученных доходов в связи с предоставлением  помывочных услуг в банях и душевых, расположенных на территории городского округа «Александровск-Сахалинский район» ___</w:t>
      </w:r>
      <w:r w:rsidRPr="00CE27E3">
        <w:rPr>
          <w:rFonts w:ascii="Times New Roman" w:hAnsi="Times New Roman"/>
          <w:sz w:val="28"/>
          <w:szCs w:val="28"/>
        </w:rPr>
        <w:t>_____________________________________</w:t>
      </w:r>
    </w:p>
    <w:p w14:paraId="03DF5CE0" w14:textId="77777777" w:rsidR="00C46D1A" w:rsidRPr="00CE27E3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CE27E3">
        <w:rPr>
          <w:rFonts w:ascii="Times New Roman" w:hAnsi="Times New Roman"/>
        </w:rPr>
        <w:t>(</w:t>
      </w:r>
      <w:proofErr w:type="gramStart"/>
      <w:r w:rsidRPr="00CE27E3">
        <w:rPr>
          <w:rFonts w:ascii="Times New Roman" w:hAnsi="Times New Roman"/>
        </w:rPr>
        <w:t>наименование</w:t>
      </w:r>
      <w:proofErr w:type="gramEnd"/>
      <w:r w:rsidRPr="00CE27E3">
        <w:rPr>
          <w:rFonts w:ascii="Times New Roman" w:hAnsi="Times New Roman"/>
        </w:rPr>
        <w:t xml:space="preserve"> предприятия)</w:t>
      </w:r>
    </w:p>
    <w:p w14:paraId="03DF5CE1" w14:textId="77777777" w:rsidR="00C46D1A" w:rsidRPr="00CE27E3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03DF5CE2" w14:textId="77777777" w:rsidR="00C46D1A" w:rsidRPr="00CE27E3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E27E3">
        <w:rPr>
          <w:rFonts w:ascii="Times New Roman" w:hAnsi="Times New Roman"/>
          <w:sz w:val="28"/>
          <w:szCs w:val="28"/>
        </w:rPr>
        <w:t>за</w:t>
      </w:r>
      <w:proofErr w:type="gramEnd"/>
      <w:r w:rsidRPr="00CE27E3">
        <w:rPr>
          <w:rFonts w:ascii="Times New Roman" w:hAnsi="Times New Roman"/>
          <w:sz w:val="28"/>
          <w:szCs w:val="28"/>
        </w:rPr>
        <w:t xml:space="preserve"> _______________   20 _____ года</w:t>
      </w:r>
    </w:p>
    <w:p w14:paraId="03DF5CE3" w14:textId="77777777" w:rsidR="00C46D1A" w:rsidRPr="00CE27E3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CE27E3">
        <w:rPr>
          <w:rFonts w:ascii="Times New Roman" w:hAnsi="Times New Roman"/>
        </w:rPr>
        <w:t>(</w:t>
      </w:r>
      <w:proofErr w:type="gramStart"/>
      <w:r w:rsidRPr="00CE27E3">
        <w:rPr>
          <w:rFonts w:ascii="Times New Roman" w:hAnsi="Times New Roman"/>
        </w:rPr>
        <w:t>отчетный</w:t>
      </w:r>
      <w:proofErr w:type="gramEnd"/>
      <w:r w:rsidRPr="00CE27E3">
        <w:rPr>
          <w:rFonts w:ascii="Times New Roman" w:hAnsi="Times New Roman"/>
        </w:rPr>
        <w:t xml:space="preserve"> период)</w:t>
      </w:r>
    </w:p>
    <w:p w14:paraId="03DF5CE4" w14:textId="77777777" w:rsidR="00C46D1A" w:rsidRPr="00CE27E3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03DF5CE5" w14:textId="77777777" w:rsidR="00C46D1A" w:rsidRPr="00CE27E3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03DF5CE6" w14:textId="77777777" w:rsidR="00C46D1A" w:rsidRPr="00CE27E3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8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4"/>
        <w:gridCol w:w="2693"/>
        <w:gridCol w:w="2151"/>
      </w:tblGrid>
      <w:tr w:rsidR="00C46D1A" w:rsidRPr="00CE27E3" w14:paraId="03DF5CEA" w14:textId="77777777" w:rsidTr="006F2142">
        <w:trPr>
          <w:trHeight w:val="480"/>
          <w:jc w:val="center"/>
        </w:trPr>
        <w:tc>
          <w:tcPr>
            <w:tcW w:w="3804" w:type="dxa"/>
            <w:vAlign w:val="center"/>
          </w:tcPr>
          <w:p w14:paraId="03DF5CE7" w14:textId="77777777" w:rsidR="00C46D1A" w:rsidRPr="00CE27E3" w:rsidRDefault="00C46D1A" w:rsidP="0041363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CE27E3"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2693" w:type="dxa"/>
            <w:vAlign w:val="center"/>
          </w:tcPr>
          <w:p w14:paraId="03DF5CE8" w14:textId="77777777" w:rsidR="00C46D1A" w:rsidRPr="00CE27E3" w:rsidRDefault="00C46D1A" w:rsidP="0041363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CE27E3">
              <w:rPr>
                <w:rFonts w:ascii="Times New Roman" w:hAnsi="Times New Roman"/>
              </w:rPr>
              <w:t xml:space="preserve">Сумма    </w:t>
            </w:r>
            <w:r w:rsidRPr="00CE27E3">
              <w:rPr>
                <w:rFonts w:ascii="Times New Roman" w:hAnsi="Times New Roman"/>
              </w:rPr>
              <w:br/>
              <w:t>компенсации,</w:t>
            </w:r>
            <w:r w:rsidRPr="00CE27E3">
              <w:rPr>
                <w:rFonts w:ascii="Times New Roman" w:hAnsi="Times New Roman"/>
              </w:rPr>
              <w:br/>
              <w:t xml:space="preserve"> руб.</w:t>
            </w:r>
          </w:p>
        </w:tc>
        <w:tc>
          <w:tcPr>
            <w:tcW w:w="2151" w:type="dxa"/>
            <w:vAlign w:val="center"/>
          </w:tcPr>
          <w:p w14:paraId="03DF5CE9" w14:textId="77777777" w:rsidR="00C46D1A" w:rsidRPr="00CE27E3" w:rsidRDefault="00C46D1A" w:rsidP="0041363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CE27E3">
              <w:rPr>
                <w:rFonts w:ascii="Times New Roman" w:hAnsi="Times New Roman"/>
              </w:rPr>
              <w:t>Обоснование</w:t>
            </w:r>
          </w:p>
        </w:tc>
      </w:tr>
      <w:tr w:rsidR="00C46D1A" w:rsidRPr="00CE27E3" w14:paraId="03DF5CEE" w14:textId="77777777" w:rsidTr="006F2142">
        <w:trPr>
          <w:trHeight w:val="991"/>
          <w:jc w:val="center"/>
        </w:trPr>
        <w:tc>
          <w:tcPr>
            <w:tcW w:w="3804" w:type="dxa"/>
          </w:tcPr>
          <w:p w14:paraId="03DF5CEB" w14:textId="77777777" w:rsidR="00C46D1A" w:rsidRPr="00CE27E3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03DF5CEC" w14:textId="77777777" w:rsidR="00C46D1A" w:rsidRPr="00CE27E3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151" w:type="dxa"/>
          </w:tcPr>
          <w:p w14:paraId="03DF5CED" w14:textId="77777777" w:rsidR="00C46D1A" w:rsidRPr="00CE27E3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14:paraId="03DF5CEF" w14:textId="77777777" w:rsidR="00C46D1A" w:rsidRPr="00CE27E3" w:rsidRDefault="00C46D1A" w:rsidP="00C46D1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03DF5CF0" w14:textId="77777777" w:rsidR="00C46D1A" w:rsidRPr="00CE27E3" w:rsidRDefault="00C46D1A" w:rsidP="00C46D1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03DF5CF1" w14:textId="77777777" w:rsidR="00C46D1A" w:rsidRPr="00CE27E3" w:rsidRDefault="00C46D1A" w:rsidP="00C46D1A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14:paraId="03DF5CF2" w14:textId="77777777" w:rsidR="00C46D1A" w:rsidRPr="00CE27E3" w:rsidRDefault="00C46D1A" w:rsidP="00C46D1A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14:paraId="03DF5CF3" w14:textId="77777777" w:rsidR="00C46D1A" w:rsidRPr="00CE27E3" w:rsidRDefault="00C46D1A" w:rsidP="00C46D1A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14:paraId="03DF5CF4" w14:textId="77777777" w:rsidR="00C46D1A" w:rsidRPr="00CE27E3" w:rsidRDefault="00C46D1A" w:rsidP="00C46D1A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CE27E3">
        <w:rPr>
          <w:rFonts w:ascii="Times New Roman" w:hAnsi="Times New Roman"/>
          <w:sz w:val="26"/>
          <w:szCs w:val="26"/>
        </w:rPr>
        <w:t xml:space="preserve">Руководитель предприятия </w:t>
      </w:r>
    </w:p>
    <w:p w14:paraId="03DF5CF5" w14:textId="77777777" w:rsidR="004C0D8F" w:rsidRPr="00CE27E3" w:rsidRDefault="004C0D8F" w:rsidP="00C46D1A">
      <w:pPr>
        <w:tabs>
          <w:tab w:val="left" w:pos="3630"/>
        </w:tabs>
        <w:rPr>
          <w:rFonts w:ascii="Times New Roman" w:hAnsi="Times New Roman"/>
          <w:sz w:val="26"/>
          <w:szCs w:val="26"/>
        </w:rPr>
      </w:pPr>
    </w:p>
    <w:p w14:paraId="03DF5CF6" w14:textId="77777777" w:rsidR="004C0D8F" w:rsidRPr="00CE27E3" w:rsidRDefault="004C0D8F" w:rsidP="00C46D1A">
      <w:pPr>
        <w:tabs>
          <w:tab w:val="left" w:pos="3630"/>
        </w:tabs>
        <w:rPr>
          <w:rFonts w:ascii="Times New Roman" w:hAnsi="Times New Roman"/>
          <w:sz w:val="26"/>
          <w:szCs w:val="26"/>
        </w:rPr>
      </w:pPr>
    </w:p>
    <w:p w14:paraId="03DF5CF7" w14:textId="77777777" w:rsidR="004C0D8F" w:rsidRPr="00CE27E3" w:rsidRDefault="004C0D8F" w:rsidP="00C46D1A">
      <w:pPr>
        <w:tabs>
          <w:tab w:val="left" w:pos="3630"/>
        </w:tabs>
        <w:rPr>
          <w:rFonts w:ascii="Times New Roman" w:hAnsi="Times New Roman"/>
          <w:sz w:val="26"/>
          <w:szCs w:val="26"/>
        </w:rPr>
      </w:pPr>
      <w:proofErr w:type="gramStart"/>
      <w:r w:rsidRPr="00CE27E3">
        <w:rPr>
          <w:rFonts w:ascii="Times New Roman" w:hAnsi="Times New Roman"/>
          <w:sz w:val="26"/>
          <w:szCs w:val="26"/>
        </w:rPr>
        <w:t>дата</w:t>
      </w:r>
      <w:proofErr w:type="gramEnd"/>
    </w:p>
    <w:p w14:paraId="03DF5CF8" w14:textId="77777777" w:rsidR="00C46D1A" w:rsidRPr="00CE27E3" w:rsidRDefault="00C46D1A" w:rsidP="00C46D1A">
      <w:pPr>
        <w:tabs>
          <w:tab w:val="left" w:pos="3630"/>
        </w:tabs>
        <w:rPr>
          <w:rFonts w:ascii="Times New Roman" w:hAnsi="Times New Roman"/>
          <w:sz w:val="26"/>
          <w:szCs w:val="26"/>
        </w:rPr>
      </w:pPr>
      <w:proofErr w:type="spellStart"/>
      <w:r w:rsidRPr="00CE27E3">
        <w:rPr>
          <w:rFonts w:ascii="Times New Roman" w:hAnsi="Times New Roman"/>
          <w:sz w:val="26"/>
          <w:szCs w:val="26"/>
        </w:rPr>
        <w:t>м.п</w:t>
      </w:r>
      <w:proofErr w:type="spellEnd"/>
      <w:r w:rsidRPr="00CE27E3">
        <w:rPr>
          <w:rFonts w:ascii="Times New Roman" w:hAnsi="Times New Roman"/>
          <w:sz w:val="26"/>
          <w:szCs w:val="26"/>
        </w:rPr>
        <w:t>.</w:t>
      </w:r>
    </w:p>
    <w:p w14:paraId="03DF5CF9" w14:textId="77777777" w:rsidR="00C46D1A" w:rsidRPr="00CE27E3" w:rsidRDefault="00C46D1A" w:rsidP="00C46D1A">
      <w:pPr>
        <w:tabs>
          <w:tab w:val="left" w:pos="3630"/>
        </w:tabs>
        <w:rPr>
          <w:rFonts w:ascii="Times New Roman" w:hAnsi="Times New Roman"/>
          <w:sz w:val="26"/>
          <w:szCs w:val="26"/>
        </w:rPr>
        <w:sectPr w:rsidR="00C46D1A" w:rsidRPr="00CE27E3" w:rsidSect="00F0297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 w:code="1"/>
          <w:pgMar w:top="567" w:right="567" w:bottom="567" w:left="851" w:header="720" w:footer="720" w:gutter="0"/>
          <w:cols w:space="720"/>
          <w:titlePg/>
        </w:sectPr>
      </w:pPr>
    </w:p>
    <w:p w14:paraId="03DF5CFA" w14:textId="77777777" w:rsidR="00324ABD" w:rsidRPr="00F0297D" w:rsidRDefault="00C46D1A" w:rsidP="00C46D1A">
      <w:pPr>
        <w:jc w:val="right"/>
        <w:rPr>
          <w:rFonts w:ascii="Times New Roman" w:hAnsi="Times New Roman"/>
          <w:sz w:val="22"/>
        </w:rPr>
      </w:pPr>
      <w:r w:rsidRPr="00F0297D">
        <w:rPr>
          <w:rFonts w:ascii="Times New Roman" w:hAnsi="Times New Roman"/>
          <w:sz w:val="22"/>
        </w:rPr>
        <w:lastRenderedPageBreak/>
        <w:t xml:space="preserve">Приложение № 2                                                                                                                                                                                                                                 </w:t>
      </w:r>
    </w:p>
    <w:p w14:paraId="03DF5CFB" w14:textId="77777777" w:rsidR="00324ABD" w:rsidRPr="00F0297D" w:rsidRDefault="00324ABD" w:rsidP="00C46D1A">
      <w:pPr>
        <w:jc w:val="right"/>
        <w:rPr>
          <w:rFonts w:ascii="Times New Roman" w:hAnsi="Times New Roman"/>
          <w:sz w:val="22"/>
        </w:rPr>
      </w:pPr>
    </w:p>
    <w:p w14:paraId="03DF5CFC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к</w:t>
      </w:r>
      <w:proofErr w:type="gramEnd"/>
      <w:r w:rsidRPr="00F0297D">
        <w:rPr>
          <w:rFonts w:ascii="Times New Roman" w:hAnsi="Times New Roman"/>
          <w:sz w:val="22"/>
        </w:rPr>
        <w:t xml:space="preserve"> Порядку предоставления субсидии </w:t>
      </w:r>
    </w:p>
    <w:p w14:paraId="03DF5CFD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на</w:t>
      </w:r>
      <w:proofErr w:type="gramEnd"/>
      <w:r w:rsidRPr="00F0297D">
        <w:rPr>
          <w:rFonts w:ascii="Times New Roman" w:hAnsi="Times New Roman"/>
          <w:sz w:val="22"/>
        </w:rPr>
        <w:t xml:space="preserve"> возмещение затрат </w:t>
      </w:r>
      <w:r w:rsidR="004C0848" w:rsidRPr="00F0297D">
        <w:rPr>
          <w:rFonts w:ascii="Times New Roman" w:hAnsi="Times New Roman"/>
          <w:sz w:val="22"/>
        </w:rPr>
        <w:t>и (</w:t>
      </w:r>
      <w:r w:rsidRPr="00F0297D">
        <w:rPr>
          <w:rFonts w:ascii="Times New Roman" w:hAnsi="Times New Roman"/>
          <w:sz w:val="22"/>
        </w:rPr>
        <w:t>или</w:t>
      </w:r>
      <w:r w:rsidR="004C0848" w:rsidRPr="00F0297D">
        <w:rPr>
          <w:rFonts w:ascii="Times New Roman" w:hAnsi="Times New Roman"/>
          <w:sz w:val="22"/>
        </w:rPr>
        <w:t>)</w:t>
      </w:r>
      <w:r w:rsidRPr="00F0297D">
        <w:rPr>
          <w:rFonts w:ascii="Times New Roman" w:hAnsi="Times New Roman"/>
          <w:sz w:val="22"/>
        </w:rPr>
        <w:t xml:space="preserve"> недополученных </w:t>
      </w:r>
    </w:p>
    <w:p w14:paraId="03DF5CFE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доходов</w:t>
      </w:r>
      <w:proofErr w:type="gramEnd"/>
      <w:r w:rsidRPr="00F0297D">
        <w:rPr>
          <w:rFonts w:ascii="Times New Roman" w:hAnsi="Times New Roman"/>
          <w:sz w:val="22"/>
        </w:rPr>
        <w:t xml:space="preserve"> в связи с предоставлением  помывочных </w:t>
      </w:r>
    </w:p>
    <w:p w14:paraId="03DF5CFF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услуг</w:t>
      </w:r>
      <w:proofErr w:type="gramEnd"/>
      <w:r w:rsidRPr="00F0297D">
        <w:rPr>
          <w:rFonts w:ascii="Times New Roman" w:hAnsi="Times New Roman"/>
          <w:sz w:val="22"/>
        </w:rPr>
        <w:t xml:space="preserve"> в банях и душевых, расположенных </w:t>
      </w:r>
    </w:p>
    <w:p w14:paraId="03DF5D00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на</w:t>
      </w:r>
      <w:proofErr w:type="gramEnd"/>
      <w:r w:rsidRPr="00F0297D">
        <w:rPr>
          <w:rFonts w:ascii="Times New Roman" w:hAnsi="Times New Roman"/>
          <w:sz w:val="22"/>
        </w:rPr>
        <w:t xml:space="preserve"> территории городского округа </w:t>
      </w:r>
    </w:p>
    <w:p w14:paraId="03DF5D01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r w:rsidRPr="00F0297D">
        <w:rPr>
          <w:rFonts w:ascii="Times New Roman" w:hAnsi="Times New Roman"/>
          <w:sz w:val="22"/>
        </w:rPr>
        <w:t>«Александровск-Сахалинский район»</w:t>
      </w:r>
    </w:p>
    <w:p w14:paraId="03DF5D02" w14:textId="77777777" w:rsidR="00C46D1A" w:rsidRPr="004C0848" w:rsidRDefault="00C46D1A" w:rsidP="00C46D1A">
      <w:pPr>
        <w:jc w:val="right"/>
        <w:rPr>
          <w:rFonts w:ascii="Times New Roman" w:hAnsi="Times New Roman"/>
          <w:sz w:val="26"/>
          <w:szCs w:val="26"/>
        </w:rPr>
      </w:pPr>
    </w:p>
    <w:p w14:paraId="03DF5D03" w14:textId="77777777" w:rsidR="00C46D1A" w:rsidRPr="00F0297D" w:rsidRDefault="00C46D1A" w:rsidP="00C46D1A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Cs w:val="26"/>
        </w:rPr>
      </w:pPr>
    </w:p>
    <w:p w14:paraId="03DF5D04" w14:textId="77777777" w:rsidR="00C46D1A" w:rsidRPr="00F0297D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Cs w:val="28"/>
        </w:rPr>
      </w:pPr>
      <w:r w:rsidRPr="00F0297D">
        <w:rPr>
          <w:rFonts w:ascii="Times New Roman" w:hAnsi="Times New Roman"/>
          <w:bCs/>
          <w:szCs w:val="28"/>
        </w:rPr>
        <w:t>РАСЧЕТ</w:t>
      </w:r>
    </w:p>
    <w:p w14:paraId="03DF5D05" w14:textId="77777777" w:rsidR="00C46D1A" w:rsidRPr="00F0297D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Cs w:val="28"/>
        </w:rPr>
      </w:pPr>
      <w:proofErr w:type="gramStart"/>
      <w:r w:rsidRPr="00F0297D">
        <w:rPr>
          <w:rFonts w:ascii="Times New Roman" w:hAnsi="Times New Roman"/>
          <w:bCs/>
          <w:szCs w:val="28"/>
        </w:rPr>
        <w:t>суммы</w:t>
      </w:r>
      <w:proofErr w:type="gramEnd"/>
      <w:r w:rsidRPr="00F0297D">
        <w:rPr>
          <w:rFonts w:ascii="Times New Roman" w:hAnsi="Times New Roman"/>
          <w:bCs/>
          <w:szCs w:val="28"/>
        </w:rPr>
        <w:t xml:space="preserve"> фактических затрат или недополученных доходов</w:t>
      </w:r>
    </w:p>
    <w:p w14:paraId="03DF5D06" w14:textId="77777777" w:rsidR="00C46D1A" w:rsidRPr="00F0297D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Cs w:val="28"/>
        </w:rPr>
      </w:pPr>
      <w:proofErr w:type="gramStart"/>
      <w:r w:rsidRPr="00F0297D">
        <w:rPr>
          <w:rFonts w:ascii="Times New Roman" w:hAnsi="Times New Roman"/>
          <w:bCs/>
          <w:szCs w:val="28"/>
        </w:rPr>
        <w:t>от</w:t>
      </w:r>
      <w:proofErr w:type="gramEnd"/>
      <w:r w:rsidRPr="00F0297D">
        <w:rPr>
          <w:rFonts w:ascii="Times New Roman" w:hAnsi="Times New Roman"/>
          <w:bCs/>
          <w:szCs w:val="28"/>
        </w:rPr>
        <w:t xml:space="preserve"> оказания помывочных услуг населению в банях и душевых</w:t>
      </w:r>
    </w:p>
    <w:p w14:paraId="03DF5D07" w14:textId="77777777" w:rsidR="00C46D1A" w:rsidRPr="004C0848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6"/>
          <w:szCs w:val="26"/>
        </w:rPr>
      </w:pPr>
      <w:r w:rsidRPr="004C0848">
        <w:rPr>
          <w:rFonts w:ascii="Times New Roman" w:hAnsi="Times New Roman"/>
          <w:bCs/>
          <w:sz w:val="26"/>
          <w:szCs w:val="26"/>
        </w:rPr>
        <w:t>________________________________________________</w:t>
      </w:r>
    </w:p>
    <w:p w14:paraId="03DF5D08" w14:textId="77777777" w:rsidR="00C46D1A" w:rsidRPr="004C0848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bCs/>
        </w:rPr>
      </w:pPr>
      <w:r w:rsidRPr="004C0848">
        <w:rPr>
          <w:rFonts w:ascii="Times New Roman" w:hAnsi="Times New Roman"/>
          <w:bCs/>
        </w:rPr>
        <w:t>(</w:t>
      </w:r>
      <w:proofErr w:type="gramStart"/>
      <w:r w:rsidRPr="004C0848">
        <w:rPr>
          <w:rFonts w:ascii="Times New Roman" w:hAnsi="Times New Roman"/>
          <w:bCs/>
        </w:rPr>
        <w:t>наименование</w:t>
      </w:r>
      <w:proofErr w:type="gramEnd"/>
      <w:r w:rsidRPr="004C0848">
        <w:rPr>
          <w:rFonts w:ascii="Times New Roman" w:hAnsi="Times New Roman"/>
          <w:bCs/>
        </w:rPr>
        <w:t xml:space="preserve"> предприятия)</w:t>
      </w:r>
    </w:p>
    <w:p w14:paraId="03DF5D09" w14:textId="77777777" w:rsidR="00C46D1A" w:rsidRPr="004C0848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6"/>
          <w:szCs w:val="26"/>
        </w:rPr>
      </w:pPr>
      <w:proofErr w:type="gramStart"/>
      <w:r w:rsidRPr="004C0848">
        <w:rPr>
          <w:rFonts w:ascii="Times New Roman" w:hAnsi="Times New Roman"/>
          <w:bCs/>
          <w:sz w:val="26"/>
          <w:szCs w:val="26"/>
        </w:rPr>
        <w:t>за</w:t>
      </w:r>
      <w:proofErr w:type="gramEnd"/>
      <w:r w:rsidRPr="004C0848">
        <w:rPr>
          <w:rFonts w:ascii="Times New Roman" w:hAnsi="Times New Roman"/>
          <w:bCs/>
          <w:sz w:val="26"/>
          <w:szCs w:val="26"/>
        </w:rPr>
        <w:t xml:space="preserve"> ______________________20____ г.</w:t>
      </w:r>
    </w:p>
    <w:p w14:paraId="03DF5D0A" w14:textId="77777777" w:rsidR="00C46D1A" w:rsidRPr="004C0848" w:rsidRDefault="00C46D1A" w:rsidP="00C46D1A">
      <w:pPr>
        <w:autoSpaceDE w:val="0"/>
        <w:autoSpaceDN w:val="0"/>
        <w:adjustRightInd w:val="0"/>
        <w:jc w:val="center"/>
        <w:rPr>
          <w:rFonts w:ascii="Times New Roman" w:hAnsi="Times New Roman"/>
          <w:bCs/>
        </w:rPr>
      </w:pPr>
      <w:bookmarkStart w:id="2" w:name="Par251"/>
      <w:bookmarkEnd w:id="2"/>
      <w:r w:rsidRPr="004C0848">
        <w:rPr>
          <w:rFonts w:ascii="Times New Roman" w:hAnsi="Times New Roman"/>
          <w:bCs/>
        </w:rPr>
        <w:t>(</w:t>
      </w:r>
      <w:proofErr w:type="gramStart"/>
      <w:r w:rsidRPr="004C0848">
        <w:rPr>
          <w:rFonts w:ascii="Times New Roman" w:hAnsi="Times New Roman"/>
          <w:bCs/>
        </w:rPr>
        <w:t>отчетный</w:t>
      </w:r>
      <w:proofErr w:type="gramEnd"/>
      <w:r w:rsidRPr="004C0848">
        <w:rPr>
          <w:rFonts w:ascii="Times New Roman" w:hAnsi="Times New Roman"/>
          <w:bCs/>
        </w:rPr>
        <w:t xml:space="preserve"> период)</w:t>
      </w:r>
    </w:p>
    <w:p w14:paraId="03DF5D0B" w14:textId="77777777" w:rsidR="00C46D1A" w:rsidRPr="004C0848" w:rsidRDefault="00C46D1A" w:rsidP="00C46D1A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1344"/>
        <w:gridCol w:w="1578"/>
        <w:gridCol w:w="1276"/>
        <w:gridCol w:w="1418"/>
        <w:gridCol w:w="1559"/>
        <w:gridCol w:w="1369"/>
      </w:tblGrid>
      <w:tr w:rsidR="00C46D1A" w:rsidRPr="004C0848" w14:paraId="03DF5D14" w14:textId="77777777" w:rsidTr="006F2142">
        <w:trPr>
          <w:trHeight w:val="1280"/>
          <w:tblCellSpacing w:w="5" w:type="nil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0C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4C0848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4C08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0D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C0848">
              <w:rPr>
                <w:rFonts w:ascii="Times New Roman" w:hAnsi="Times New Roman"/>
                <w:sz w:val="20"/>
                <w:szCs w:val="20"/>
              </w:rPr>
              <w:t xml:space="preserve">Стоимость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>услуги</w:t>
            </w:r>
            <w:proofErr w:type="gramEnd"/>
            <w:r w:rsidRPr="004C0848">
              <w:rPr>
                <w:rFonts w:ascii="Times New Roman" w:hAnsi="Times New Roman"/>
                <w:sz w:val="20"/>
                <w:szCs w:val="20"/>
              </w:rPr>
              <w:t xml:space="preserve"> на одну помывку 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   (руб.)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0E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 xml:space="preserve">Утвержденный </w:t>
            </w:r>
            <w:proofErr w:type="gramStart"/>
            <w:r w:rsidRPr="004C0848">
              <w:rPr>
                <w:rFonts w:ascii="Times New Roman" w:hAnsi="Times New Roman"/>
                <w:sz w:val="20"/>
                <w:szCs w:val="20"/>
              </w:rPr>
              <w:t xml:space="preserve">тариф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>на</w:t>
            </w:r>
            <w:proofErr w:type="gramEnd"/>
            <w:r w:rsidRPr="004C0848">
              <w:rPr>
                <w:rFonts w:ascii="Times New Roman" w:hAnsi="Times New Roman"/>
                <w:sz w:val="20"/>
                <w:szCs w:val="20"/>
              </w:rPr>
              <w:t xml:space="preserve"> услугу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 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0F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</w:r>
            <w:proofErr w:type="gramStart"/>
            <w:r w:rsidRPr="004C0848">
              <w:rPr>
                <w:rFonts w:ascii="Times New Roman" w:hAnsi="Times New Roman"/>
                <w:sz w:val="20"/>
                <w:szCs w:val="20"/>
              </w:rPr>
              <w:t>посетителей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  (</w:t>
            </w:r>
            <w:proofErr w:type="gramEnd"/>
            <w:r w:rsidRPr="004C0848">
              <w:rPr>
                <w:rFonts w:ascii="Times New Roman" w:hAnsi="Times New Roman"/>
                <w:sz w:val="20"/>
                <w:szCs w:val="20"/>
              </w:rPr>
              <w:t>чел.)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0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 xml:space="preserve">Затраты  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 при оказании   помывочных 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     услуг  </w:t>
            </w:r>
            <w:proofErr w:type="gramStart"/>
            <w:r w:rsidRPr="004C084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>(</w:t>
            </w:r>
            <w:proofErr w:type="gramEnd"/>
            <w:r w:rsidRPr="004C0848">
              <w:rPr>
                <w:rFonts w:ascii="Times New Roman" w:hAnsi="Times New Roman"/>
                <w:sz w:val="20"/>
                <w:szCs w:val="20"/>
              </w:rPr>
              <w:t>гр. 2 x гр. 4)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   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1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 xml:space="preserve">Доходы   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  от </w:t>
            </w:r>
            <w:proofErr w:type="gramStart"/>
            <w:r w:rsidRPr="004C0848">
              <w:rPr>
                <w:rFonts w:ascii="Times New Roman" w:hAnsi="Times New Roman"/>
                <w:sz w:val="20"/>
                <w:szCs w:val="20"/>
              </w:rPr>
              <w:t xml:space="preserve">оказания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>помывочных</w:t>
            </w:r>
            <w:proofErr w:type="gramEnd"/>
            <w:r w:rsidRPr="004C084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   услуг по  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утвержденному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    тарифу  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>(гр. 3 x гр. 4)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    (руб.)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2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3DF5D13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 xml:space="preserve">Убыток  </w:t>
            </w:r>
            <w:proofErr w:type="gramStart"/>
            <w:r w:rsidRPr="004C084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>(</w:t>
            </w:r>
            <w:proofErr w:type="gramEnd"/>
            <w:r w:rsidRPr="004C0848">
              <w:rPr>
                <w:rFonts w:ascii="Times New Roman" w:hAnsi="Times New Roman"/>
                <w:sz w:val="20"/>
                <w:szCs w:val="20"/>
              </w:rPr>
              <w:t>гр. 6 - гр. 5)</w:t>
            </w:r>
            <w:r w:rsidRPr="004C0848">
              <w:rPr>
                <w:rFonts w:ascii="Times New Roman" w:hAnsi="Times New Roman"/>
                <w:sz w:val="20"/>
                <w:szCs w:val="20"/>
              </w:rPr>
              <w:br/>
              <w:t xml:space="preserve">    (руб.)</w:t>
            </w:r>
          </w:p>
        </w:tc>
      </w:tr>
      <w:tr w:rsidR="00C46D1A" w:rsidRPr="004C0848" w14:paraId="03DF5D1C" w14:textId="77777777" w:rsidTr="006F2142">
        <w:trPr>
          <w:tblCellSpacing w:w="5" w:type="nil"/>
          <w:jc w:val="center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5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6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7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8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9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A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B" w14:textId="77777777" w:rsidR="00C46D1A" w:rsidRPr="004C0848" w:rsidRDefault="00C46D1A" w:rsidP="00C46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084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C46D1A" w:rsidRPr="004C0848" w14:paraId="03DF5D24" w14:textId="77777777" w:rsidTr="006F2142">
        <w:trPr>
          <w:trHeight w:val="320"/>
          <w:tblCellSpacing w:w="5" w:type="nil"/>
          <w:jc w:val="center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D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E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1F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0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1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2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3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6D1A" w:rsidRPr="004C0848" w14:paraId="03DF5D2C" w14:textId="77777777" w:rsidTr="006F2142">
        <w:trPr>
          <w:trHeight w:val="320"/>
          <w:tblCellSpacing w:w="5" w:type="nil"/>
          <w:jc w:val="center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5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6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7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8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9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A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B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6D1A" w:rsidRPr="004C0848" w14:paraId="03DF5D34" w14:textId="77777777" w:rsidTr="006F2142">
        <w:trPr>
          <w:trHeight w:val="320"/>
          <w:tblCellSpacing w:w="5" w:type="nil"/>
          <w:jc w:val="center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D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E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2F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30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31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32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D33" w14:textId="77777777" w:rsidR="00C46D1A" w:rsidRPr="004C0848" w:rsidRDefault="00C46D1A" w:rsidP="00C46D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3DF5D35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</w:p>
    <w:p w14:paraId="03DF5D36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</w:p>
    <w:p w14:paraId="03DF5D37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  <w:r w:rsidRPr="004C0848">
        <w:rPr>
          <w:rFonts w:ascii="Times New Roman" w:hAnsi="Times New Roman"/>
          <w:sz w:val="26"/>
          <w:szCs w:val="26"/>
        </w:rPr>
        <w:t>Руководитель предприятия</w:t>
      </w:r>
    </w:p>
    <w:p w14:paraId="03DF5D38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</w:p>
    <w:p w14:paraId="03DF5D39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  <w:r w:rsidRPr="004C0848">
        <w:rPr>
          <w:rFonts w:ascii="Times New Roman" w:hAnsi="Times New Roman"/>
          <w:sz w:val="26"/>
          <w:szCs w:val="26"/>
        </w:rPr>
        <w:t>Главный бухгалтер</w:t>
      </w:r>
    </w:p>
    <w:p w14:paraId="03DF5D3A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  <w:proofErr w:type="spellStart"/>
      <w:r w:rsidRPr="004C0848">
        <w:rPr>
          <w:rFonts w:ascii="Times New Roman" w:hAnsi="Times New Roman"/>
          <w:sz w:val="26"/>
          <w:szCs w:val="26"/>
        </w:rPr>
        <w:t>м.п</w:t>
      </w:r>
      <w:proofErr w:type="spellEnd"/>
      <w:r w:rsidRPr="004C0848">
        <w:rPr>
          <w:rFonts w:ascii="Times New Roman" w:hAnsi="Times New Roman"/>
          <w:sz w:val="26"/>
          <w:szCs w:val="26"/>
        </w:rPr>
        <w:t>.</w:t>
      </w:r>
    </w:p>
    <w:p w14:paraId="03DF5D3B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</w:p>
    <w:p w14:paraId="03DF5D3C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</w:p>
    <w:p w14:paraId="03DF5D3D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</w:p>
    <w:p w14:paraId="03DF5D3E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</w:p>
    <w:p w14:paraId="03DF5D3F" w14:textId="6CDF4324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  <w:r w:rsidRPr="004C0848">
        <w:rPr>
          <w:rFonts w:ascii="Times New Roman" w:hAnsi="Times New Roman"/>
          <w:sz w:val="26"/>
          <w:szCs w:val="26"/>
        </w:rPr>
        <w:t xml:space="preserve">Расчет проверил: </w:t>
      </w:r>
      <w:r w:rsidR="000B6593">
        <w:rPr>
          <w:rFonts w:ascii="Times New Roman" w:hAnsi="Times New Roman"/>
          <w:sz w:val="26"/>
          <w:szCs w:val="26"/>
        </w:rPr>
        <w:t>Ведущий с</w:t>
      </w:r>
      <w:r w:rsidRPr="004C0848">
        <w:rPr>
          <w:rFonts w:ascii="Times New Roman" w:hAnsi="Times New Roman"/>
          <w:sz w:val="26"/>
          <w:szCs w:val="26"/>
        </w:rPr>
        <w:t>пециалист</w:t>
      </w:r>
      <w:r w:rsidR="000B6593">
        <w:rPr>
          <w:rFonts w:ascii="Times New Roman" w:hAnsi="Times New Roman"/>
          <w:sz w:val="26"/>
          <w:szCs w:val="26"/>
        </w:rPr>
        <w:t>-эксперт</w:t>
      </w:r>
      <w:r w:rsidRPr="004C0848">
        <w:rPr>
          <w:rFonts w:ascii="Times New Roman" w:hAnsi="Times New Roman"/>
          <w:sz w:val="26"/>
          <w:szCs w:val="26"/>
        </w:rPr>
        <w:t xml:space="preserve"> отдела   _____________</w:t>
      </w:r>
    </w:p>
    <w:p w14:paraId="03DF5D40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  <w:r w:rsidRPr="004C0848">
        <w:rPr>
          <w:rFonts w:ascii="Times New Roman" w:hAnsi="Times New Roman"/>
          <w:sz w:val="26"/>
          <w:szCs w:val="26"/>
        </w:rPr>
        <w:t>Принято к возмещению всего: _______________________</w:t>
      </w:r>
    </w:p>
    <w:p w14:paraId="03DF5D41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  <w:r w:rsidRPr="004C0848">
        <w:rPr>
          <w:rFonts w:ascii="Times New Roman" w:hAnsi="Times New Roman"/>
          <w:sz w:val="26"/>
          <w:szCs w:val="26"/>
        </w:rPr>
        <w:t xml:space="preserve">Расчет утверждаю: </w:t>
      </w:r>
      <w:r w:rsidR="00413FB1" w:rsidRPr="004C0848">
        <w:rPr>
          <w:rFonts w:ascii="Times New Roman" w:hAnsi="Times New Roman"/>
          <w:sz w:val="26"/>
          <w:szCs w:val="26"/>
        </w:rPr>
        <w:t>Первый в</w:t>
      </w:r>
      <w:r w:rsidRPr="004C0848">
        <w:rPr>
          <w:rFonts w:ascii="Times New Roman" w:hAnsi="Times New Roman"/>
          <w:sz w:val="26"/>
          <w:szCs w:val="26"/>
        </w:rPr>
        <w:t>ице-мэр _______________</w:t>
      </w:r>
    </w:p>
    <w:p w14:paraId="03DF5D42" w14:textId="77777777" w:rsidR="00C46D1A" w:rsidRPr="004C0848" w:rsidRDefault="00C46D1A" w:rsidP="00C46D1A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14:paraId="03DF5D43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</w:p>
    <w:p w14:paraId="03DF5D44" w14:textId="77777777" w:rsidR="00C46D1A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</w:p>
    <w:p w14:paraId="03DF5D45" w14:textId="77777777" w:rsidR="00C46D1A" w:rsidRPr="00C46D1A" w:rsidRDefault="00C46D1A" w:rsidP="00C46D1A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14:paraId="03DF5D46" w14:textId="77777777" w:rsidR="00C46D1A" w:rsidRPr="00C46D1A" w:rsidRDefault="00C46D1A" w:rsidP="00C46D1A">
      <w:pPr>
        <w:widowControl w:val="0"/>
        <w:autoSpaceDE w:val="0"/>
        <w:autoSpaceDN w:val="0"/>
        <w:adjustRightInd w:val="0"/>
        <w:outlineLvl w:val="1"/>
        <w:rPr>
          <w:sz w:val="26"/>
          <w:szCs w:val="26"/>
        </w:rPr>
        <w:sectPr w:rsidR="00C46D1A" w:rsidRPr="00C46D1A" w:rsidSect="006F2142">
          <w:pgSz w:w="12240" w:h="15840" w:code="1"/>
          <w:pgMar w:top="1134" w:right="851" w:bottom="1134" w:left="1701" w:header="720" w:footer="720" w:gutter="0"/>
          <w:cols w:space="720"/>
          <w:titlePg/>
        </w:sectPr>
      </w:pPr>
    </w:p>
    <w:p w14:paraId="03DF5D47" w14:textId="77777777" w:rsidR="00324ABD" w:rsidRPr="00F0297D" w:rsidRDefault="00C46D1A" w:rsidP="00C46D1A">
      <w:pPr>
        <w:jc w:val="right"/>
        <w:rPr>
          <w:rFonts w:ascii="Times New Roman" w:hAnsi="Times New Roman"/>
          <w:sz w:val="22"/>
        </w:rPr>
      </w:pPr>
      <w:r w:rsidRPr="00F0297D">
        <w:rPr>
          <w:rFonts w:ascii="Times New Roman" w:hAnsi="Times New Roman"/>
          <w:sz w:val="22"/>
        </w:rPr>
        <w:lastRenderedPageBreak/>
        <w:t xml:space="preserve">Приложение № 3                                                                                                                                                                                                                                </w:t>
      </w:r>
    </w:p>
    <w:p w14:paraId="03DF5D49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к</w:t>
      </w:r>
      <w:proofErr w:type="gramEnd"/>
      <w:r w:rsidRPr="00F0297D">
        <w:rPr>
          <w:rFonts w:ascii="Times New Roman" w:hAnsi="Times New Roman"/>
          <w:sz w:val="22"/>
        </w:rPr>
        <w:t xml:space="preserve"> Порядку предоставления субсидии </w:t>
      </w:r>
    </w:p>
    <w:p w14:paraId="03DF5D4A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на</w:t>
      </w:r>
      <w:proofErr w:type="gramEnd"/>
      <w:r w:rsidRPr="00F0297D">
        <w:rPr>
          <w:rFonts w:ascii="Times New Roman" w:hAnsi="Times New Roman"/>
          <w:sz w:val="22"/>
        </w:rPr>
        <w:t xml:space="preserve"> возмещение затрат </w:t>
      </w:r>
      <w:r w:rsidR="004C0848" w:rsidRPr="00F0297D">
        <w:rPr>
          <w:rFonts w:ascii="Times New Roman" w:hAnsi="Times New Roman"/>
          <w:sz w:val="22"/>
        </w:rPr>
        <w:t>и (</w:t>
      </w:r>
      <w:r w:rsidRPr="00F0297D">
        <w:rPr>
          <w:rFonts w:ascii="Times New Roman" w:hAnsi="Times New Roman"/>
          <w:sz w:val="22"/>
        </w:rPr>
        <w:t>или</w:t>
      </w:r>
      <w:r w:rsidR="004C0848" w:rsidRPr="00F0297D">
        <w:rPr>
          <w:rFonts w:ascii="Times New Roman" w:hAnsi="Times New Roman"/>
          <w:sz w:val="22"/>
        </w:rPr>
        <w:t>)</w:t>
      </w:r>
      <w:r w:rsidRPr="00F0297D">
        <w:rPr>
          <w:rFonts w:ascii="Times New Roman" w:hAnsi="Times New Roman"/>
          <w:sz w:val="22"/>
        </w:rPr>
        <w:t xml:space="preserve"> недополученных </w:t>
      </w:r>
    </w:p>
    <w:p w14:paraId="03DF5D4B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доходов</w:t>
      </w:r>
      <w:proofErr w:type="gramEnd"/>
      <w:r w:rsidRPr="00F0297D">
        <w:rPr>
          <w:rFonts w:ascii="Times New Roman" w:hAnsi="Times New Roman"/>
          <w:sz w:val="22"/>
        </w:rPr>
        <w:t xml:space="preserve"> в связи с предоставлением  помывочных </w:t>
      </w:r>
    </w:p>
    <w:p w14:paraId="03DF5D4C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услуг</w:t>
      </w:r>
      <w:proofErr w:type="gramEnd"/>
      <w:r w:rsidRPr="00F0297D">
        <w:rPr>
          <w:rFonts w:ascii="Times New Roman" w:hAnsi="Times New Roman"/>
          <w:sz w:val="22"/>
        </w:rPr>
        <w:t xml:space="preserve"> в банях и душевых, расположенных </w:t>
      </w:r>
    </w:p>
    <w:p w14:paraId="03DF5D4D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proofErr w:type="gramStart"/>
      <w:r w:rsidRPr="00F0297D">
        <w:rPr>
          <w:rFonts w:ascii="Times New Roman" w:hAnsi="Times New Roman"/>
          <w:sz w:val="22"/>
        </w:rPr>
        <w:t>на</w:t>
      </w:r>
      <w:proofErr w:type="gramEnd"/>
      <w:r w:rsidRPr="00F0297D">
        <w:rPr>
          <w:rFonts w:ascii="Times New Roman" w:hAnsi="Times New Roman"/>
          <w:sz w:val="22"/>
        </w:rPr>
        <w:t xml:space="preserve"> территории городского округа </w:t>
      </w:r>
    </w:p>
    <w:p w14:paraId="03DF5D4E" w14:textId="77777777" w:rsidR="00C46D1A" w:rsidRPr="00F0297D" w:rsidRDefault="00C46D1A" w:rsidP="00C46D1A">
      <w:pPr>
        <w:jc w:val="right"/>
        <w:rPr>
          <w:rFonts w:ascii="Times New Roman" w:hAnsi="Times New Roman"/>
          <w:sz w:val="22"/>
        </w:rPr>
      </w:pPr>
      <w:r w:rsidRPr="00F0297D">
        <w:rPr>
          <w:rFonts w:ascii="Times New Roman" w:hAnsi="Times New Roman"/>
          <w:sz w:val="22"/>
        </w:rPr>
        <w:t>«Александровск-Сахалинский район»</w:t>
      </w:r>
    </w:p>
    <w:p w14:paraId="03DF5D4F" w14:textId="77777777" w:rsidR="00C46D1A" w:rsidRPr="004C0848" w:rsidRDefault="00C46D1A" w:rsidP="00C46D1A">
      <w:pPr>
        <w:jc w:val="right"/>
        <w:rPr>
          <w:rFonts w:ascii="Times New Roman" w:hAnsi="Times New Roman"/>
        </w:rPr>
      </w:pPr>
    </w:p>
    <w:p w14:paraId="03DF5D52" w14:textId="77777777" w:rsidR="00C46D1A" w:rsidRPr="00F0297D" w:rsidRDefault="00C46D1A" w:rsidP="00C46D1A">
      <w:pPr>
        <w:jc w:val="center"/>
        <w:rPr>
          <w:rFonts w:ascii="Times New Roman" w:hAnsi="Times New Roman"/>
          <w:b/>
          <w:sz w:val="22"/>
          <w:szCs w:val="22"/>
        </w:rPr>
      </w:pPr>
      <w:r w:rsidRPr="00F0297D">
        <w:rPr>
          <w:rFonts w:ascii="Times New Roman" w:hAnsi="Times New Roman"/>
          <w:b/>
          <w:sz w:val="22"/>
          <w:szCs w:val="22"/>
        </w:rPr>
        <w:t>РАСШИФРОВКА</w:t>
      </w:r>
    </w:p>
    <w:p w14:paraId="03DF5D53" w14:textId="77777777" w:rsidR="00C46D1A" w:rsidRPr="00F0297D" w:rsidRDefault="00C46D1A" w:rsidP="00C46D1A">
      <w:pPr>
        <w:jc w:val="center"/>
        <w:rPr>
          <w:rFonts w:ascii="Times New Roman" w:hAnsi="Times New Roman"/>
          <w:b/>
          <w:sz w:val="22"/>
          <w:szCs w:val="22"/>
        </w:rPr>
      </w:pPr>
      <w:proofErr w:type="gramStart"/>
      <w:r w:rsidRPr="00F0297D">
        <w:rPr>
          <w:rFonts w:ascii="Times New Roman" w:hAnsi="Times New Roman"/>
          <w:b/>
          <w:sz w:val="22"/>
          <w:szCs w:val="22"/>
        </w:rPr>
        <w:t>фактических</w:t>
      </w:r>
      <w:proofErr w:type="gramEnd"/>
      <w:r w:rsidRPr="00F0297D">
        <w:rPr>
          <w:rFonts w:ascii="Times New Roman" w:hAnsi="Times New Roman"/>
          <w:b/>
          <w:sz w:val="22"/>
          <w:szCs w:val="22"/>
        </w:rPr>
        <w:t xml:space="preserve"> затрат в связи с предоставлением помывочных услуг населению </w:t>
      </w:r>
    </w:p>
    <w:p w14:paraId="03DF5D54" w14:textId="77777777" w:rsidR="00C46D1A" w:rsidRPr="004C0848" w:rsidRDefault="00C46D1A" w:rsidP="00C46D1A">
      <w:pPr>
        <w:jc w:val="center"/>
        <w:rPr>
          <w:rFonts w:ascii="Times New Roman" w:hAnsi="Times New Roman"/>
        </w:rPr>
      </w:pPr>
      <w:r w:rsidRPr="00F0297D">
        <w:rPr>
          <w:rFonts w:ascii="Times New Roman" w:hAnsi="Times New Roman"/>
          <w:sz w:val="22"/>
          <w:szCs w:val="22"/>
        </w:rPr>
        <w:t>_________________________________________________________</w:t>
      </w:r>
    </w:p>
    <w:p w14:paraId="03DF5D55" w14:textId="77777777" w:rsidR="00C46D1A" w:rsidRPr="004C0848" w:rsidRDefault="00C46D1A" w:rsidP="00C46D1A">
      <w:pPr>
        <w:jc w:val="center"/>
        <w:rPr>
          <w:rFonts w:ascii="Times New Roman" w:hAnsi="Times New Roman"/>
        </w:rPr>
      </w:pPr>
      <w:proofErr w:type="gramStart"/>
      <w:r w:rsidRPr="004C0848">
        <w:rPr>
          <w:rFonts w:ascii="Times New Roman" w:hAnsi="Times New Roman"/>
        </w:rPr>
        <w:t>наименование</w:t>
      </w:r>
      <w:proofErr w:type="gramEnd"/>
      <w:r w:rsidRPr="004C0848">
        <w:rPr>
          <w:rFonts w:ascii="Times New Roman" w:hAnsi="Times New Roman"/>
        </w:rPr>
        <w:t xml:space="preserve"> предприятия</w:t>
      </w:r>
    </w:p>
    <w:p w14:paraId="03DF5D56" w14:textId="77777777" w:rsidR="00C46D1A" w:rsidRPr="004C0848" w:rsidRDefault="00C46D1A" w:rsidP="00C46D1A">
      <w:pPr>
        <w:jc w:val="center"/>
        <w:rPr>
          <w:rFonts w:ascii="Times New Roman" w:hAnsi="Times New Roman"/>
        </w:rPr>
      </w:pPr>
      <w:proofErr w:type="gramStart"/>
      <w:r w:rsidRPr="004C0848">
        <w:rPr>
          <w:rFonts w:ascii="Times New Roman" w:hAnsi="Times New Roman"/>
        </w:rPr>
        <w:t>за</w:t>
      </w:r>
      <w:proofErr w:type="gramEnd"/>
      <w:r w:rsidRPr="004C0848">
        <w:rPr>
          <w:rFonts w:ascii="Times New Roman" w:hAnsi="Times New Roman"/>
        </w:rPr>
        <w:t xml:space="preserve"> _____________________________  20__ г..</w:t>
      </w:r>
    </w:p>
    <w:p w14:paraId="03DF5D57" w14:textId="77777777" w:rsidR="00C46D1A" w:rsidRPr="004C0848" w:rsidRDefault="00C46D1A" w:rsidP="00C46D1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4C0848">
        <w:rPr>
          <w:rFonts w:ascii="Times New Roman" w:hAnsi="Times New Roman"/>
          <w:sz w:val="20"/>
          <w:szCs w:val="20"/>
        </w:rPr>
        <w:t>(</w:t>
      </w:r>
      <w:proofErr w:type="gramStart"/>
      <w:r w:rsidRPr="004C0848">
        <w:rPr>
          <w:rFonts w:ascii="Times New Roman" w:hAnsi="Times New Roman"/>
          <w:sz w:val="20"/>
          <w:szCs w:val="20"/>
        </w:rPr>
        <w:t>отчетный</w:t>
      </w:r>
      <w:proofErr w:type="gramEnd"/>
      <w:r w:rsidRPr="004C0848">
        <w:rPr>
          <w:rFonts w:ascii="Times New Roman" w:hAnsi="Times New Roman"/>
          <w:sz w:val="20"/>
          <w:szCs w:val="20"/>
        </w:rPr>
        <w:t xml:space="preserve"> период)</w:t>
      </w:r>
    </w:p>
    <w:p w14:paraId="03DF5D58" w14:textId="77777777" w:rsidR="00C46D1A" w:rsidRPr="00F0297D" w:rsidRDefault="00C46D1A" w:rsidP="00C46D1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"/>
        <w:gridCol w:w="7166"/>
        <w:gridCol w:w="1417"/>
      </w:tblGrid>
      <w:tr w:rsidR="00C46D1A" w:rsidRPr="00F0297D" w14:paraId="03DF5D5C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59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N</w:t>
            </w: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5A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Статьи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5B" w14:textId="77777777" w:rsidR="00C46D1A" w:rsidRPr="00F0297D" w:rsidRDefault="00C46D1A" w:rsidP="00F0297D">
            <w:pPr>
              <w:widowControl w:val="0"/>
              <w:autoSpaceDE w:val="0"/>
              <w:autoSpaceDN w:val="0"/>
              <w:adjustRightInd w:val="0"/>
              <w:ind w:hanging="14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Стоимость</w:t>
            </w:r>
          </w:p>
        </w:tc>
      </w:tr>
      <w:tr w:rsidR="00C46D1A" w:rsidRPr="00F0297D" w14:paraId="03DF5D60" w14:textId="77777777" w:rsidTr="00F0297D">
        <w:trPr>
          <w:cantSplit/>
          <w:trHeight w:val="269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5D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1.  </w:t>
            </w: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5E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Объем фактических затрат по данным бухгалтерского учета, в </w:t>
            </w:r>
            <w:proofErr w:type="spellStart"/>
            <w:r w:rsidRPr="00F0297D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Pr="00F0297D">
              <w:rPr>
                <w:rFonts w:ascii="Times New Roman" w:hAnsi="Times New Roman"/>
                <w:sz w:val="22"/>
                <w:szCs w:val="22"/>
              </w:rPr>
              <w:t xml:space="preserve">: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5F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64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1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2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Прямые расходы всего, 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3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68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5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6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0297D">
              <w:rPr>
                <w:rFonts w:ascii="Times New Roman" w:hAnsi="Times New Roman"/>
                <w:sz w:val="22"/>
                <w:szCs w:val="22"/>
              </w:rPr>
              <w:t>ФОТ  всего</w:t>
            </w:r>
            <w:proofErr w:type="gramEnd"/>
            <w:r w:rsidRPr="00F0297D">
              <w:rPr>
                <w:rFonts w:ascii="Times New Roman" w:hAnsi="Times New Roman"/>
                <w:sz w:val="22"/>
                <w:szCs w:val="22"/>
              </w:rPr>
              <w:t xml:space="preserve">, в том числе: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7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6C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9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A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 - расшифровка ФОТ по каждой должности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B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70" w14:textId="77777777" w:rsidTr="00F0297D">
        <w:trPr>
          <w:cantSplit/>
          <w:trHeight w:val="101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D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E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……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6F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74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1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2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Начисления на </w:t>
            </w:r>
            <w:proofErr w:type="gramStart"/>
            <w:r w:rsidRPr="00F0297D">
              <w:rPr>
                <w:rFonts w:ascii="Times New Roman" w:hAnsi="Times New Roman"/>
                <w:sz w:val="22"/>
                <w:szCs w:val="22"/>
              </w:rPr>
              <w:t>ФОТ  всего</w:t>
            </w:r>
            <w:proofErr w:type="gramEnd"/>
            <w:r w:rsidRPr="00F0297D">
              <w:rPr>
                <w:rFonts w:ascii="Times New Roman" w:hAnsi="Times New Roman"/>
                <w:sz w:val="22"/>
                <w:szCs w:val="22"/>
              </w:rPr>
              <w:t xml:space="preserve">, в том числе: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3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78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5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6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 - расшифровка начислений по ФОТ по каждой должности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7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7C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9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A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……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B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80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D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E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Расходы на водоснабжение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7F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84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1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2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Расходы на водоотведение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3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88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5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6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Расходы на </w:t>
            </w:r>
            <w:proofErr w:type="spellStart"/>
            <w:r w:rsidRPr="00F0297D">
              <w:rPr>
                <w:rFonts w:ascii="Times New Roman" w:hAnsi="Times New Roman"/>
                <w:sz w:val="22"/>
                <w:szCs w:val="22"/>
              </w:rPr>
              <w:t>теплоэнергию</w:t>
            </w:r>
            <w:proofErr w:type="spellEnd"/>
            <w:r w:rsidRPr="00F0297D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7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8C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9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A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Расходы на электроэнергию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B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90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D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E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Расходы на вывоз и обработку мусора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8F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94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1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2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Амортизация основных фондов (или арендная плата)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3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98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5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6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Материалы        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7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9C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9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A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0297D">
              <w:rPr>
                <w:rFonts w:ascii="Times New Roman" w:hAnsi="Times New Roman"/>
                <w:sz w:val="22"/>
                <w:szCs w:val="22"/>
              </w:rPr>
              <w:t>Автоуслуги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B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A0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D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E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Прочие прямые (расшифровать)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9F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A4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1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2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…….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3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A8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5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6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Цеховые расходы всего, 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7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AC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9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A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ФОТ цехового персонала всего, в том числе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B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B0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D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E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 - расшифровка ФОТ по каждой должности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AF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B4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1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2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……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3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B8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5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6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Начисления на </w:t>
            </w:r>
            <w:proofErr w:type="gramStart"/>
            <w:r w:rsidRPr="00F0297D">
              <w:rPr>
                <w:rFonts w:ascii="Times New Roman" w:hAnsi="Times New Roman"/>
                <w:sz w:val="22"/>
                <w:szCs w:val="22"/>
              </w:rPr>
              <w:t>ФОТ  всего</w:t>
            </w:r>
            <w:proofErr w:type="gramEnd"/>
            <w:r w:rsidRPr="00F0297D">
              <w:rPr>
                <w:rFonts w:ascii="Times New Roman" w:hAnsi="Times New Roman"/>
                <w:sz w:val="22"/>
                <w:szCs w:val="22"/>
              </w:rPr>
              <w:t xml:space="preserve">, в том числе: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7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BC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9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A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 xml:space="preserve"> - расшифровка начислений по ФОТ по каждой должности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B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C0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D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E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……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BF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C4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1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2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Расходы на вывоз и обработку мусора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3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C8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5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6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………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7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CC" w14:textId="77777777" w:rsidTr="00F0297D">
        <w:trPr>
          <w:cantSplit/>
          <w:trHeight w:val="208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9" w14:textId="6E1BF4E8" w:rsidR="00C46D1A" w:rsidRPr="00F0297D" w:rsidRDefault="00C46D1A" w:rsidP="00F0297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0297D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A" w14:textId="77777777" w:rsidR="00C46D1A" w:rsidRPr="00F0297D" w:rsidRDefault="00C46D1A" w:rsidP="00F029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0297D">
              <w:rPr>
                <w:rFonts w:ascii="Times New Roman" w:hAnsi="Times New Roman"/>
                <w:sz w:val="22"/>
                <w:szCs w:val="22"/>
              </w:rPr>
              <w:t>Общеэксплуатационные</w:t>
            </w:r>
            <w:proofErr w:type="spellEnd"/>
            <w:r w:rsidRPr="00F029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F0297D">
              <w:rPr>
                <w:rFonts w:ascii="Times New Roman" w:hAnsi="Times New Roman"/>
                <w:sz w:val="22"/>
                <w:szCs w:val="22"/>
              </w:rPr>
              <w:t xml:space="preserve">расходы:   </w:t>
            </w:r>
            <w:proofErr w:type="gramEnd"/>
            <w:r w:rsidRPr="00F0297D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B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D1A" w:rsidRPr="00F0297D" w14:paraId="03DF5DD0" w14:textId="77777777" w:rsidTr="00F0297D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D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E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0297D">
              <w:rPr>
                <w:rFonts w:ascii="Times New Roman" w:hAnsi="Times New Roman"/>
                <w:sz w:val="22"/>
                <w:szCs w:val="22"/>
              </w:rPr>
              <w:t>ВСЕГО  РАСХОДОВ</w:t>
            </w:r>
            <w:proofErr w:type="gramEnd"/>
            <w:r w:rsidRPr="00F0297D">
              <w:rPr>
                <w:rFonts w:ascii="Times New Roman" w:hAnsi="Times New Roman"/>
                <w:sz w:val="22"/>
                <w:szCs w:val="22"/>
              </w:rPr>
              <w:t xml:space="preserve"> (1.1.+1.2.+1.3.):                                    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DCF" w14:textId="77777777" w:rsidR="00C46D1A" w:rsidRPr="00F0297D" w:rsidRDefault="00C46D1A" w:rsidP="00C46D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3DF5DD1" w14:textId="77777777" w:rsidR="004C0848" w:rsidRPr="00F0297D" w:rsidRDefault="004C0848" w:rsidP="00C46D1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2"/>
          <w:szCs w:val="22"/>
        </w:rPr>
      </w:pPr>
    </w:p>
    <w:p w14:paraId="03DF5DD4" w14:textId="77777777" w:rsidR="00C46D1A" w:rsidRPr="00F0297D" w:rsidRDefault="00C46D1A" w:rsidP="00C46D1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2"/>
          <w:szCs w:val="22"/>
        </w:rPr>
      </w:pPr>
      <w:r w:rsidRPr="00F0297D">
        <w:rPr>
          <w:rFonts w:ascii="Times New Roman" w:hAnsi="Times New Roman"/>
          <w:sz w:val="22"/>
          <w:szCs w:val="22"/>
        </w:rPr>
        <w:t>Руководитель предприятия</w:t>
      </w:r>
    </w:p>
    <w:p w14:paraId="03DF5DD5" w14:textId="77777777" w:rsidR="00C46D1A" w:rsidRPr="00F0297D" w:rsidRDefault="00C46D1A" w:rsidP="00C46D1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2"/>
          <w:szCs w:val="22"/>
        </w:rPr>
      </w:pPr>
      <w:r w:rsidRPr="00F0297D">
        <w:rPr>
          <w:rFonts w:ascii="Times New Roman" w:hAnsi="Times New Roman"/>
          <w:sz w:val="22"/>
          <w:szCs w:val="22"/>
        </w:rPr>
        <w:t>Главный бухгалтер</w:t>
      </w:r>
    </w:p>
    <w:p w14:paraId="50518880" w14:textId="77777777" w:rsidR="00F0297D" w:rsidRDefault="00C46D1A" w:rsidP="00F0297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2"/>
          <w:szCs w:val="22"/>
        </w:rPr>
      </w:pPr>
      <w:proofErr w:type="spellStart"/>
      <w:r w:rsidRPr="00F0297D">
        <w:rPr>
          <w:rFonts w:ascii="Times New Roman" w:hAnsi="Times New Roman"/>
          <w:sz w:val="22"/>
          <w:szCs w:val="22"/>
        </w:rPr>
        <w:t>м.п</w:t>
      </w:r>
      <w:proofErr w:type="spellEnd"/>
      <w:r w:rsidRPr="00F0297D">
        <w:rPr>
          <w:rFonts w:ascii="Times New Roman" w:hAnsi="Times New Roman"/>
          <w:sz w:val="22"/>
          <w:szCs w:val="22"/>
        </w:rPr>
        <w:t>.</w:t>
      </w:r>
    </w:p>
    <w:p w14:paraId="418F688F" w14:textId="77777777" w:rsidR="00F0297D" w:rsidRDefault="00F0297D" w:rsidP="00F0297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2"/>
          <w:szCs w:val="22"/>
        </w:rPr>
      </w:pPr>
    </w:p>
    <w:p w14:paraId="03DF5DDD" w14:textId="62EE6C71" w:rsidR="00C46D1A" w:rsidRPr="00F0297D" w:rsidRDefault="00C46D1A" w:rsidP="00F0297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2"/>
          <w:szCs w:val="22"/>
        </w:rPr>
      </w:pPr>
      <w:r w:rsidRPr="00F0297D">
        <w:rPr>
          <w:rFonts w:ascii="Times New Roman" w:hAnsi="Times New Roman"/>
          <w:sz w:val="22"/>
          <w:szCs w:val="22"/>
        </w:rPr>
        <w:t xml:space="preserve">Расчет проверил: </w:t>
      </w:r>
      <w:r w:rsidR="000B6FD7" w:rsidRPr="00F0297D">
        <w:rPr>
          <w:rFonts w:ascii="Times New Roman" w:hAnsi="Times New Roman"/>
          <w:sz w:val="22"/>
          <w:szCs w:val="22"/>
        </w:rPr>
        <w:t>Ведущий с</w:t>
      </w:r>
      <w:r w:rsidRPr="00F0297D">
        <w:rPr>
          <w:rFonts w:ascii="Times New Roman" w:hAnsi="Times New Roman"/>
          <w:sz w:val="22"/>
          <w:szCs w:val="22"/>
        </w:rPr>
        <w:t>пециалист</w:t>
      </w:r>
      <w:r w:rsidR="000B6FD7" w:rsidRPr="00F0297D">
        <w:rPr>
          <w:rFonts w:ascii="Times New Roman" w:hAnsi="Times New Roman"/>
          <w:sz w:val="22"/>
          <w:szCs w:val="22"/>
        </w:rPr>
        <w:t>-эксперт</w:t>
      </w:r>
      <w:r w:rsidRPr="00F0297D">
        <w:rPr>
          <w:rFonts w:ascii="Times New Roman" w:hAnsi="Times New Roman"/>
          <w:sz w:val="22"/>
          <w:szCs w:val="22"/>
        </w:rPr>
        <w:t xml:space="preserve"> отдела _____________</w:t>
      </w:r>
    </w:p>
    <w:p w14:paraId="03DF5DDE" w14:textId="77777777" w:rsidR="00765FB3" w:rsidRPr="004C0848" w:rsidRDefault="00C46D1A" w:rsidP="00C46D1A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  <w:r w:rsidRPr="00F0297D">
        <w:rPr>
          <w:rFonts w:ascii="Times New Roman" w:hAnsi="Times New Roman"/>
          <w:sz w:val="22"/>
          <w:szCs w:val="22"/>
        </w:rPr>
        <w:t xml:space="preserve">Расчет утверждаю: </w:t>
      </w:r>
      <w:r w:rsidR="00413FB1" w:rsidRPr="00F0297D">
        <w:rPr>
          <w:rFonts w:ascii="Times New Roman" w:hAnsi="Times New Roman"/>
          <w:sz w:val="22"/>
          <w:szCs w:val="22"/>
        </w:rPr>
        <w:t>Первый в</w:t>
      </w:r>
      <w:r w:rsidRPr="00F0297D">
        <w:rPr>
          <w:rFonts w:ascii="Times New Roman" w:hAnsi="Times New Roman"/>
          <w:sz w:val="22"/>
          <w:szCs w:val="22"/>
        </w:rPr>
        <w:t>ице-мэр</w:t>
      </w:r>
      <w:r w:rsidRPr="004C0848">
        <w:rPr>
          <w:rFonts w:ascii="Times New Roman" w:hAnsi="Times New Roman"/>
          <w:sz w:val="26"/>
          <w:szCs w:val="26"/>
        </w:rPr>
        <w:t xml:space="preserve"> _______________</w:t>
      </w:r>
    </w:p>
    <w:sectPr w:rsidR="00765FB3" w:rsidRPr="004C0848" w:rsidSect="00F0297D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C7DFF" w14:textId="77777777" w:rsidR="00C90FCD" w:rsidRDefault="00C90FCD">
      <w:r>
        <w:separator/>
      </w:r>
    </w:p>
  </w:endnote>
  <w:endnote w:type="continuationSeparator" w:id="0">
    <w:p w14:paraId="6D1E183F" w14:textId="77777777" w:rsidR="00C90FCD" w:rsidRDefault="00C90FCD">
      <w:r>
        <w:continuationSeparator/>
      </w:r>
    </w:p>
  </w:endnote>
  <w:endnote w:type="continuationNotice" w:id="1">
    <w:p w14:paraId="0B15DE73" w14:textId="77777777" w:rsidR="00940F11" w:rsidRDefault="00940F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F5DE5" w14:textId="77777777" w:rsidR="00C90FCD" w:rsidRDefault="00C90FC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F5DE6" w14:textId="77777777" w:rsidR="00C90FCD" w:rsidRDefault="00C90FC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F5DE8" w14:textId="77777777" w:rsidR="00C90FCD" w:rsidRDefault="00C90F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83B4B" w14:textId="77777777" w:rsidR="00C90FCD" w:rsidRDefault="00C90FCD">
      <w:r>
        <w:separator/>
      </w:r>
    </w:p>
  </w:footnote>
  <w:footnote w:type="continuationSeparator" w:id="0">
    <w:p w14:paraId="62A8EBE8" w14:textId="77777777" w:rsidR="00C90FCD" w:rsidRDefault="00C90FCD">
      <w:r>
        <w:continuationSeparator/>
      </w:r>
    </w:p>
  </w:footnote>
  <w:footnote w:type="continuationNotice" w:id="1">
    <w:p w14:paraId="301EFD66" w14:textId="77777777" w:rsidR="00940F11" w:rsidRDefault="00940F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F5DE3" w14:textId="77777777" w:rsidR="00C90FCD" w:rsidRDefault="00C90FC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F5DE4" w14:textId="77777777" w:rsidR="00C90FCD" w:rsidRDefault="00C90F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F5DE7" w14:textId="77777777" w:rsidR="00C90FCD" w:rsidRDefault="00C90F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225FC0"/>
    <w:multiLevelType w:val="hybridMultilevel"/>
    <w:tmpl w:val="3B327B3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411348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5E06F31"/>
    <w:multiLevelType w:val="multilevel"/>
    <w:tmpl w:val="F5D47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64FA115F"/>
    <w:multiLevelType w:val="multilevel"/>
    <w:tmpl w:val="15060CC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7E15"/>
    <w:rsid w:val="00024C72"/>
    <w:rsid w:val="00031E3C"/>
    <w:rsid w:val="00040170"/>
    <w:rsid w:val="00040485"/>
    <w:rsid w:val="00041192"/>
    <w:rsid w:val="00041C26"/>
    <w:rsid w:val="000520E7"/>
    <w:rsid w:val="00055DBE"/>
    <w:rsid w:val="000678CD"/>
    <w:rsid w:val="00085173"/>
    <w:rsid w:val="00086266"/>
    <w:rsid w:val="00086927"/>
    <w:rsid w:val="000911C9"/>
    <w:rsid w:val="000928F6"/>
    <w:rsid w:val="000B6593"/>
    <w:rsid w:val="000B6FD7"/>
    <w:rsid w:val="000C118B"/>
    <w:rsid w:val="000D0A89"/>
    <w:rsid w:val="000D2B56"/>
    <w:rsid w:val="000D7A98"/>
    <w:rsid w:val="000E1CBB"/>
    <w:rsid w:val="000E386A"/>
    <w:rsid w:val="000E5E1E"/>
    <w:rsid w:val="000E6FD5"/>
    <w:rsid w:val="000F008D"/>
    <w:rsid w:val="000F61C5"/>
    <w:rsid w:val="00103729"/>
    <w:rsid w:val="001037DC"/>
    <w:rsid w:val="001067EA"/>
    <w:rsid w:val="001067F4"/>
    <w:rsid w:val="00115651"/>
    <w:rsid w:val="00123B2E"/>
    <w:rsid w:val="00124F3C"/>
    <w:rsid w:val="00142859"/>
    <w:rsid w:val="00150CA5"/>
    <w:rsid w:val="00167FBB"/>
    <w:rsid w:val="0017704D"/>
    <w:rsid w:val="00192B6D"/>
    <w:rsid w:val="00195D59"/>
    <w:rsid w:val="001B3C5F"/>
    <w:rsid w:val="001E1064"/>
    <w:rsid w:val="001E1B74"/>
    <w:rsid w:val="001E5F55"/>
    <w:rsid w:val="001F0F7A"/>
    <w:rsid w:val="001F1486"/>
    <w:rsid w:val="00206CA4"/>
    <w:rsid w:val="00213924"/>
    <w:rsid w:val="0022181B"/>
    <w:rsid w:val="00225693"/>
    <w:rsid w:val="00241F39"/>
    <w:rsid w:val="00245B7C"/>
    <w:rsid w:val="0026670E"/>
    <w:rsid w:val="00274BF2"/>
    <w:rsid w:val="00276960"/>
    <w:rsid w:val="0028544B"/>
    <w:rsid w:val="0029445B"/>
    <w:rsid w:val="00295265"/>
    <w:rsid w:val="00296544"/>
    <w:rsid w:val="002B34D2"/>
    <w:rsid w:val="002C7F5B"/>
    <w:rsid w:val="002E2A86"/>
    <w:rsid w:val="002F1148"/>
    <w:rsid w:val="002F3A8E"/>
    <w:rsid w:val="003030B7"/>
    <w:rsid w:val="00311E70"/>
    <w:rsid w:val="00313876"/>
    <w:rsid w:val="00324ABD"/>
    <w:rsid w:val="00333F0B"/>
    <w:rsid w:val="00337D5D"/>
    <w:rsid w:val="00356B76"/>
    <w:rsid w:val="00360320"/>
    <w:rsid w:val="00371A2D"/>
    <w:rsid w:val="0037675E"/>
    <w:rsid w:val="003833F4"/>
    <w:rsid w:val="003852EC"/>
    <w:rsid w:val="003911E3"/>
    <w:rsid w:val="0039286A"/>
    <w:rsid w:val="00397313"/>
    <w:rsid w:val="003C3E4D"/>
    <w:rsid w:val="003C62FC"/>
    <w:rsid w:val="003C6F5D"/>
    <w:rsid w:val="003D334A"/>
    <w:rsid w:val="0041363B"/>
    <w:rsid w:val="00413FB1"/>
    <w:rsid w:val="00417D94"/>
    <w:rsid w:val="004216CB"/>
    <w:rsid w:val="00433C32"/>
    <w:rsid w:val="00435DAE"/>
    <w:rsid w:val="004425CF"/>
    <w:rsid w:val="00452725"/>
    <w:rsid w:val="00453A25"/>
    <w:rsid w:val="00453D36"/>
    <w:rsid w:val="00464EAE"/>
    <w:rsid w:val="00467E68"/>
    <w:rsid w:val="004B4E86"/>
    <w:rsid w:val="004C0848"/>
    <w:rsid w:val="004C0D8F"/>
    <w:rsid w:val="004C66DA"/>
    <w:rsid w:val="004D4DAB"/>
    <w:rsid w:val="004E5AE2"/>
    <w:rsid w:val="00502266"/>
    <w:rsid w:val="005115D5"/>
    <w:rsid w:val="00514196"/>
    <w:rsid w:val="00516BEF"/>
    <w:rsid w:val="005300B2"/>
    <w:rsid w:val="00531DE0"/>
    <w:rsid w:val="00550B69"/>
    <w:rsid w:val="00566BB5"/>
    <w:rsid w:val="00570584"/>
    <w:rsid w:val="005876BD"/>
    <w:rsid w:val="00587D2A"/>
    <w:rsid w:val="00590EC5"/>
    <w:rsid w:val="005A61E1"/>
    <w:rsid w:val="005D201B"/>
    <w:rsid w:val="005D37AF"/>
    <w:rsid w:val="005D5FA1"/>
    <w:rsid w:val="005E46FF"/>
    <w:rsid w:val="005F5B51"/>
    <w:rsid w:val="00606C88"/>
    <w:rsid w:val="0062117E"/>
    <w:rsid w:val="00622851"/>
    <w:rsid w:val="00644F19"/>
    <w:rsid w:val="0065455C"/>
    <w:rsid w:val="006620C8"/>
    <w:rsid w:val="00664033"/>
    <w:rsid w:val="00666B26"/>
    <w:rsid w:val="00677B2C"/>
    <w:rsid w:val="00680767"/>
    <w:rsid w:val="0068386A"/>
    <w:rsid w:val="0068593C"/>
    <w:rsid w:val="006874A9"/>
    <w:rsid w:val="006965DD"/>
    <w:rsid w:val="00697ED4"/>
    <w:rsid w:val="006B3C38"/>
    <w:rsid w:val="006B6EBB"/>
    <w:rsid w:val="006C3627"/>
    <w:rsid w:val="006E1DCF"/>
    <w:rsid w:val="006F1055"/>
    <w:rsid w:val="006F2142"/>
    <w:rsid w:val="006F7690"/>
    <w:rsid w:val="007057EC"/>
    <w:rsid w:val="00732822"/>
    <w:rsid w:val="0074383D"/>
    <w:rsid w:val="007609FC"/>
    <w:rsid w:val="00761FDD"/>
    <w:rsid w:val="00763452"/>
    <w:rsid w:val="00765FB3"/>
    <w:rsid w:val="0077121E"/>
    <w:rsid w:val="0077560C"/>
    <w:rsid w:val="0077617B"/>
    <w:rsid w:val="00784712"/>
    <w:rsid w:val="007853E2"/>
    <w:rsid w:val="007905B6"/>
    <w:rsid w:val="007921D5"/>
    <w:rsid w:val="007A0112"/>
    <w:rsid w:val="007C2B95"/>
    <w:rsid w:val="007D23EF"/>
    <w:rsid w:val="007D35AE"/>
    <w:rsid w:val="007E1709"/>
    <w:rsid w:val="007E1C59"/>
    <w:rsid w:val="007F1647"/>
    <w:rsid w:val="00815813"/>
    <w:rsid w:val="00826F60"/>
    <w:rsid w:val="008410B6"/>
    <w:rsid w:val="00851291"/>
    <w:rsid w:val="00852C62"/>
    <w:rsid w:val="00855E31"/>
    <w:rsid w:val="00856B89"/>
    <w:rsid w:val="00875FE9"/>
    <w:rsid w:val="00881598"/>
    <w:rsid w:val="00894151"/>
    <w:rsid w:val="008A4E77"/>
    <w:rsid w:val="008A52B0"/>
    <w:rsid w:val="008A71FF"/>
    <w:rsid w:val="008B11D3"/>
    <w:rsid w:val="008C31AE"/>
    <w:rsid w:val="008D1689"/>
    <w:rsid w:val="008D2FF9"/>
    <w:rsid w:val="008E1695"/>
    <w:rsid w:val="008E33EA"/>
    <w:rsid w:val="008E3771"/>
    <w:rsid w:val="008E38D6"/>
    <w:rsid w:val="008E4429"/>
    <w:rsid w:val="008F1CFF"/>
    <w:rsid w:val="00907C9F"/>
    <w:rsid w:val="00923E4F"/>
    <w:rsid w:val="0092692A"/>
    <w:rsid w:val="009310D1"/>
    <w:rsid w:val="00940F11"/>
    <w:rsid w:val="00941AEA"/>
    <w:rsid w:val="00952B9F"/>
    <w:rsid w:val="00957F07"/>
    <w:rsid w:val="00966C78"/>
    <w:rsid w:val="0096715E"/>
    <w:rsid w:val="00976399"/>
    <w:rsid w:val="00977CDB"/>
    <w:rsid w:val="009828CA"/>
    <w:rsid w:val="0099213C"/>
    <w:rsid w:val="009A0227"/>
    <w:rsid w:val="009A29A0"/>
    <w:rsid w:val="009B7AF6"/>
    <w:rsid w:val="009C63DB"/>
    <w:rsid w:val="009D039D"/>
    <w:rsid w:val="00A04566"/>
    <w:rsid w:val="00A150CA"/>
    <w:rsid w:val="00A25B3B"/>
    <w:rsid w:val="00A26F85"/>
    <w:rsid w:val="00A37078"/>
    <w:rsid w:val="00A4536E"/>
    <w:rsid w:val="00A51DC8"/>
    <w:rsid w:val="00A574FB"/>
    <w:rsid w:val="00A60004"/>
    <w:rsid w:val="00A60E61"/>
    <w:rsid w:val="00A70180"/>
    <w:rsid w:val="00A717B3"/>
    <w:rsid w:val="00A72D7D"/>
    <w:rsid w:val="00A80DE9"/>
    <w:rsid w:val="00A86604"/>
    <w:rsid w:val="00A86F38"/>
    <w:rsid w:val="00A9691D"/>
    <w:rsid w:val="00AA230E"/>
    <w:rsid w:val="00AB5463"/>
    <w:rsid w:val="00AC4E0A"/>
    <w:rsid w:val="00AC6F75"/>
    <w:rsid w:val="00AD1A04"/>
    <w:rsid w:val="00AD37F6"/>
    <w:rsid w:val="00AE0711"/>
    <w:rsid w:val="00AF4063"/>
    <w:rsid w:val="00B11972"/>
    <w:rsid w:val="00B20376"/>
    <w:rsid w:val="00B3675D"/>
    <w:rsid w:val="00B36F48"/>
    <w:rsid w:val="00B56148"/>
    <w:rsid w:val="00B60E07"/>
    <w:rsid w:val="00B8369A"/>
    <w:rsid w:val="00BA13DD"/>
    <w:rsid w:val="00BB721C"/>
    <w:rsid w:val="00BC6B05"/>
    <w:rsid w:val="00BD30A3"/>
    <w:rsid w:val="00BD6D71"/>
    <w:rsid w:val="00BE0388"/>
    <w:rsid w:val="00BE633A"/>
    <w:rsid w:val="00BF59A6"/>
    <w:rsid w:val="00C0185B"/>
    <w:rsid w:val="00C13EBE"/>
    <w:rsid w:val="00C17DD8"/>
    <w:rsid w:val="00C22824"/>
    <w:rsid w:val="00C3244C"/>
    <w:rsid w:val="00C409F9"/>
    <w:rsid w:val="00C41956"/>
    <w:rsid w:val="00C46D1A"/>
    <w:rsid w:val="00C50542"/>
    <w:rsid w:val="00C65637"/>
    <w:rsid w:val="00C65F76"/>
    <w:rsid w:val="00C67A3C"/>
    <w:rsid w:val="00C8203B"/>
    <w:rsid w:val="00C8659E"/>
    <w:rsid w:val="00C86C57"/>
    <w:rsid w:val="00C90FCD"/>
    <w:rsid w:val="00C923A6"/>
    <w:rsid w:val="00CB1C2E"/>
    <w:rsid w:val="00CB3D43"/>
    <w:rsid w:val="00CD0931"/>
    <w:rsid w:val="00CD4791"/>
    <w:rsid w:val="00CD5007"/>
    <w:rsid w:val="00CD551F"/>
    <w:rsid w:val="00CE27E3"/>
    <w:rsid w:val="00CF1F85"/>
    <w:rsid w:val="00D1048B"/>
    <w:rsid w:val="00D11F57"/>
    <w:rsid w:val="00D15934"/>
    <w:rsid w:val="00D1676D"/>
    <w:rsid w:val="00D20BF1"/>
    <w:rsid w:val="00D21CBD"/>
    <w:rsid w:val="00D304BD"/>
    <w:rsid w:val="00D417AF"/>
    <w:rsid w:val="00D60BD3"/>
    <w:rsid w:val="00D651BB"/>
    <w:rsid w:val="00D66824"/>
    <w:rsid w:val="00D67112"/>
    <w:rsid w:val="00D80022"/>
    <w:rsid w:val="00D808D7"/>
    <w:rsid w:val="00D833C6"/>
    <w:rsid w:val="00D86B3C"/>
    <w:rsid w:val="00D9072D"/>
    <w:rsid w:val="00D948DD"/>
    <w:rsid w:val="00DA2AFF"/>
    <w:rsid w:val="00DA79E7"/>
    <w:rsid w:val="00DC11A6"/>
    <w:rsid w:val="00DC2988"/>
    <w:rsid w:val="00DC6DDF"/>
    <w:rsid w:val="00DD2FD0"/>
    <w:rsid w:val="00DF11E9"/>
    <w:rsid w:val="00DF1266"/>
    <w:rsid w:val="00DF4009"/>
    <w:rsid w:val="00DF5B59"/>
    <w:rsid w:val="00DF7BE0"/>
    <w:rsid w:val="00E01718"/>
    <w:rsid w:val="00E43D42"/>
    <w:rsid w:val="00E44CAC"/>
    <w:rsid w:val="00E56736"/>
    <w:rsid w:val="00E7121D"/>
    <w:rsid w:val="00E73809"/>
    <w:rsid w:val="00E7726A"/>
    <w:rsid w:val="00E90C72"/>
    <w:rsid w:val="00E91983"/>
    <w:rsid w:val="00E96021"/>
    <w:rsid w:val="00EA1B78"/>
    <w:rsid w:val="00EA20FB"/>
    <w:rsid w:val="00EA335E"/>
    <w:rsid w:val="00EA655D"/>
    <w:rsid w:val="00EB3917"/>
    <w:rsid w:val="00EC0B30"/>
    <w:rsid w:val="00EC10A7"/>
    <w:rsid w:val="00ED44F2"/>
    <w:rsid w:val="00EE4AB7"/>
    <w:rsid w:val="00EF19F6"/>
    <w:rsid w:val="00EF2F5C"/>
    <w:rsid w:val="00F0158F"/>
    <w:rsid w:val="00F0297D"/>
    <w:rsid w:val="00F20CAB"/>
    <w:rsid w:val="00F21860"/>
    <w:rsid w:val="00F23320"/>
    <w:rsid w:val="00F2648D"/>
    <w:rsid w:val="00F33253"/>
    <w:rsid w:val="00F359A9"/>
    <w:rsid w:val="00F36F4F"/>
    <w:rsid w:val="00F5102F"/>
    <w:rsid w:val="00F5743F"/>
    <w:rsid w:val="00F60AF1"/>
    <w:rsid w:val="00F636F0"/>
    <w:rsid w:val="00F66245"/>
    <w:rsid w:val="00F701D2"/>
    <w:rsid w:val="00F739EC"/>
    <w:rsid w:val="00F8285E"/>
    <w:rsid w:val="00FA3AB2"/>
    <w:rsid w:val="00FB0E0C"/>
    <w:rsid w:val="00FB33A7"/>
    <w:rsid w:val="00FB3F96"/>
    <w:rsid w:val="00FC440B"/>
    <w:rsid w:val="00FE08CC"/>
    <w:rsid w:val="00FE2C12"/>
    <w:rsid w:val="00FE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DF5C59"/>
  <w14:defaultImageDpi w14:val="0"/>
  <w15:docId w15:val="{E9E1937E-730D-4DE2-8EFA-210D16ED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644F19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44F19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44F19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44F19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44F19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941AEA"/>
    <w:pPr>
      <w:ind w:left="720"/>
      <w:contextualSpacing/>
    </w:pPr>
  </w:style>
  <w:style w:type="character" w:customStyle="1" w:styleId="10">
    <w:name w:val="Заголовок 1 Знак"/>
    <w:aliases w:val="!Части документа Знак"/>
    <w:link w:val="1"/>
    <w:rsid w:val="00EF2F5C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EF2F5C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EF2F5C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EF2F5C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44F19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44F19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link w:val="ac"/>
    <w:semiHidden/>
    <w:rsid w:val="00EF2F5C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644F1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e">
    <w:name w:val="Hyperlink"/>
    <w:basedOn w:val="a0"/>
    <w:rsid w:val="00644F19"/>
    <w:rPr>
      <w:color w:val="0000FF"/>
      <w:u w:val="none"/>
    </w:rPr>
  </w:style>
  <w:style w:type="paragraph" w:customStyle="1" w:styleId="Application">
    <w:name w:val="Application!Приложение"/>
    <w:rsid w:val="00644F1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44F1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44F1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">
    <w:name w:val="FollowedHyperlink"/>
    <w:uiPriority w:val="99"/>
    <w:semiHidden/>
    <w:unhideWhenUsed/>
    <w:rsid w:val="00EF2F5C"/>
    <w:rPr>
      <w:color w:val="800080"/>
      <w:u w:val="single"/>
    </w:rPr>
  </w:style>
  <w:style w:type="paragraph" w:customStyle="1" w:styleId="NumberAndDate">
    <w:name w:val="NumberAndDate"/>
    <w:aliases w:val="!Дата и Номер"/>
    <w:qFormat/>
    <w:rsid w:val="00644F1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44F1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FDAA6F5D6B9FD3225380400064935E7283A7D180B9E7798A133A031AFF1EF79922FE7C403894266DC15463A7FB534C993B4CDA3B06E373SC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FDAA6F5D6B9FD3225380400064935E7283A7D180B9E7798A133A031AFF1EF79922FE7C403896206DC15463A7FB534C993B4CDA3B06E373SC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 xsi:nil="true"/>
    <ObjectTypeId xmlns="D7192FFF-C2B2-4F10-B7A4-C791C93B1729" xsi:nil="true"/>
    <DocGroupLink xmlns="D7192FFF-C2B2-4F10-B7A4-C791C93B1729" xsi:nil="true"/>
    <Body xmlns="http://schemas.microsoft.com/sharepoint/v3" xsi:nil="true"/>
    <DocTypeId xmlns="D7192FFF-C2B2-4F10-B7A4-C791C93B1729" xsi:nil="true"/>
    <IsAvailable xmlns="00ae519a-a787-4cb6-a9f3-e0d2ce624f96" xsi:nil="true"/>
    <FileTypeId xmlns="D7192FFF-C2B2-4F10-B7A4-C791C93B1729" xsi:nil="true"/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sharepoint/v3"/>
    <ds:schemaRef ds:uri="http://www.w3.org/XML/1998/namespace"/>
    <ds:schemaRef ds:uri="D7192FFF-C2B2-4F10-B7A4-C791C93B172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F40E1CA-9F3F-4C5A-A1DE-BC601503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1495</TotalTime>
  <Pages>9</Pages>
  <Words>3023</Words>
  <Characters>24317</Characters>
  <Application>Microsoft Office Word</Application>
  <DocSecurity>0</DocSecurity>
  <Lines>202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subject/>
  <dc:creator>Думанская Анжела Валерьевна</dc:creator>
  <cp:keywords/>
  <cp:lastModifiedBy>Кузнецова Евгения В.</cp:lastModifiedBy>
  <cp:revision>149</cp:revision>
  <cp:lastPrinted>2024-03-28T22:22:00Z</cp:lastPrinted>
  <dcterms:created xsi:type="dcterms:W3CDTF">2023-10-06T04:29:00Z</dcterms:created>
  <dcterms:modified xsi:type="dcterms:W3CDTF">2024-03-28T22:23:00Z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